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4E78B" w14:textId="34CCA3D7" w:rsidR="00CA68F7" w:rsidRDefault="00CA68F7" w:rsidP="009903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E7F0E">
        <w:rPr>
          <w:b/>
          <w:i/>
          <w:noProof/>
          <w:sz w:val="28"/>
        </w:rPr>
        <w:t>3183</w:t>
      </w:r>
      <w:bookmarkStart w:id="1" w:name="_GoBack"/>
      <w:bookmarkEnd w:id="1"/>
    </w:p>
    <w:p w14:paraId="49E38867" w14:textId="77777777" w:rsidR="00CA68F7" w:rsidRDefault="00CA68F7" w:rsidP="00CA6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04848730" w:rsidR="001E41F3" w:rsidRPr="00410371" w:rsidRDefault="00601126" w:rsidP="000665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665AE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48E4697F" w:rsidR="001E41F3" w:rsidRPr="00410371" w:rsidRDefault="006E7F0E" w:rsidP="006E7F0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5A6CAF1D" w:rsidR="001E41F3" w:rsidRPr="00410371" w:rsidRDefault="007358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73A489D3" w:rsidR="001E41F3" w:rsidRPr="00410371" w:rsidRDefault="00FE2D1A" w:rsidP="00FE2D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358F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="007358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701D3865" w:rsidR="00F25D98" w:rsidRDefault="000168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6D0A89EC" w:rsidR="001E41F3" w:rsidRDefault="00E951CA" w:rsidP="00E95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Move XML file format from stage2 to stage3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31277065" w:rsidR="001E41F3" w:rsidRDefault="00497A0F" w:rsidP="0006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07B0B6CB" w:rsidR="001E41F3" w:rsidRDefault="00C55D36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0857C71D" w:rsidR="001E41F3" w:rsidRDefault="003E4379" w:rsidP="00DB7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9759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9759D">
              <w:rPr>
                <w:noProof/>
              </w:rPr>
              <w:t>0</w:t>
            </w:r>
            <w:r w:rsidR="0048383C">
              <w:rPr>
                <w:noProof/>
              </w:rPr>
              <w:t>5</w:t>
            </w:r>
            <w:r w:rsidR="00001F1B">
              <w:rPr>
                <w:rFonts w:hint="eastAsia"/>
                <w:noProof/>
                <w:lang w:eastAsia="zh-CN"/>
              </w:rPr>
              <w:t>-</w:t>
            </w:r>
            <w:r w:rsidR="00DB7728">
              <w:rPr>
                <w:noProof/>
                <w:lang w:eastAsia="zh-CN"/>
              </w:rPr>
              <w:t>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6C29938C" w:rsidR="001E41F3" w:rsidRDefault="00FE2D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4A4B2EC9" w:rsidR="001E41F3" w:rsidRDefault="00497A0F" w:rsidP="006B0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E2D1A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1CCAF870" w:rsidR="00C647AC" w:rsidRPr="009B3ED5" w:rsidRDefault="00990305" w:rsidP="00CF0EAB">
            <w:r w:rsidRPr="00CF0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The XML file format definition is stage3, however, it is defined in Clause 10, which is </w:t>
            </w:r>
            <w:r w:rsidR="004C1FBC" w:rsidRPr="00CF0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the MnS stage 2 definition.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394D1D37" w:rsidR="001E41F3" w:rsidRPr="00C647A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2B427778" w:rsidR="006E46F5" w:rsidRPr="00644B68" w:rsidRDefault="004C1FBC" w:rsidP="00CF0EAB">
            <w:r w:rsidRPr="00CF0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Move the XML file format definition from clause 10 to clause 11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3A00A79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002D26A6" w:rsidR="001E41F3" w:rsidRPr="00590BFB" w:rsidRDefault="004C1FBC" w:rsidP="00990305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  <w:lang w:eastAsia="zh-CN"/>
              </w:rPr>
              <w:t>The XML file format definition is decribed in the wrong clause, which will lead to the misunderstanding that the stage3 for PM file is missing.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5C93A23" w:rsidR="001E41F3" w:rsidRDefault="00ED0AEA" w:rsidP="00387F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1.3.2.1.4, 12.3.X(new)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08DADF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E5DEC" w14:paraId="4B9C4343" w14:textId="77777777" w:rsidTr="00B5742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18682" w14:textId="77777777" w:rsidR="005E5DEC" w:rsidRDefault="005E5DEC" w:rsidP="00B574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21FD6" w14:textId="77777777" w:rsidR="005E5DEC" w:rsidRDefault="005E5DEC" w:rsidP="00B574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CD381B" w14:textId="77777777" w:rsidR="005E5DEC" w:rsidRDefault="005E5DEC" w:rsidP="005E5DEC">
      <w:pPr>
        <w:pStyle w:val="CRCoverPage"/>
        <w:spacing w:after="0"/>
        <w:rPr>
          <w:noProof/>
          <w:sz w:val="8"/>
          <w:szCs w:val="8"/>
        </w:rPr>
      </w:pPr>
    </w:p>
    <w:p w14:paraId="4CC4A24D" w14:textId="287822D2" w:rsidR="001E41F3" w:rsidRPr="005E5DEC" w:rsidRDefault="001E41F3" w:rsidP="005E5DEC">
      <w:pPr>
        <w:tabs>
          <w:tab w:val="left" w:pos="988"/>
        </w:tabs>
        <w:sectPr w:rsidR="001E41F3" w:rsidRPr="005E5DE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5F306DD8" w:rsidR="001651F4" w:rsidRPr="007D21AA" w:rsidRDefault="001651F4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4C1F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C1FB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28BCF8" w14:textId="589E567D" w:rsidR="00387F67" w:rsidRDefault="00387F67" w:rsidP="00387F67">
      <w:pPr>
        <w:pStyle w:val="4"/>
      </w:pPr>
      <w:bookmarkStart w:id="4" w:name="_Toc35856517"/>
      <w:bookmarkStart w:id="5" w:name="_Toc26975644"/>
      <w:bookmarkStart w:id="6" w:name="_Toc20494599"/>
      <w:r>
        <w:t>11.3.2.1.4</w:t>
      </w:r>
      <w:r>
        <w:tab/>
      </w:r>
      <w:ins w:id="7" w:author="Huawei" w:date="2020-05-08T18:55:00Z">
        <w:r>
          <w:t>Void</w:t>
        </w:r>
      </w:ins>
      <w:del w:id="8" w:author="Huawei" w:date="2020-05-08T18:55:00Z">
        <w:r w:rsidDel="00387F67">
          <w:delText>XML file format definition</w:delText>
        </w:r>
      </w:del>
      <w:bookmarkEnd w:id="4"/>
      <w:bookmarkEnd w:id="5"/>
      <w:bookmarkEnd w:id="6"/>
    </w:p>
    <w:p w14:paraId="26E63290" w14:textId="3EF9CB00" w:rsidR="00387F67" w:rsidDel="00387F67" w:rsidRDefault="00387F67" w:rsidP="00387F67">
      <w:pPr>
        <w:pStyle w:val="5"/>
        <w:rPr>
          <w:del w:id="9" w:author="Huawei" w:date="2020-05-08T18:55:00Z"/>
        </w:rPr>
      </w:pPr>
      <w:bookmarkStart w:id="10" w:name="_Toc35856518"/>
      <w:bookmarkStart w:id="11" w:name="_Toc26975645"/>
      <w:bookmarkStart w:id="12" w:name="_Toc20494600"/>
      <w:del w:id="13" w:author="Huawei" w:date="2020-05-08T18:55:00Z">
        <w:r w:rsidDel="00387F67">
          <w:delText>11.3.2.1.4.1</w:delText>
        </w:r>
        <w:r w:rsidDel="00387F67">
          <w:tab/>
          <w:delText>Introduction</w:delText>
        </w:r>
        <w:bookmarkEnd w:id="10"/>
        <w:bookmarkEnd w:id="11"/>
        <w:bookmarkEnd w:id="12"/>
      </w:del>
    </w:p>
    <w:p w14:paraId="682E8831" w14:textId="59D0D8B4" w:rsidR="00387F67" w:rsidDel="00387F67" w:rsidRDefault="00387F67" w:rsidP="00387F67">
      <w:pPr>
        <w:rPr>
          <w:del w:id="14" w:author="Huawei" w:date="2020-05-08T18:55:00Z"/>
        </w:rPr>
      </w:pPr>
      <w:del w:id="15" w:author="Huawei" w:date="2020-05-08T18:55:00Z">
        <w:r w:rsidDel="00387F67">
          <w:delText>This clause describes the format of performance data file. The XML file format definition is based on XML schema (see [26], [27], [28] and [29]).</w:delText>
        </w:r>
      </w:del>
    </w:p>
    <w:p w14:paraId="5C2B9D63" w14:textId="41E5DEDA" w:rsidR="00387F67" w:rsidDel="00387F67" w:rsidRDefault="00387F67" w:rsidP="00387F67">
      <w:pPr>
        <w:pStyle w:val="5"/>
        <w:rPr>
          <w:del w:id="16" w:author="Huawei" w:date="2020-05-08T18:55:00Z"/>
        </w:rPr>
      </w:pPr>
      <w:bookmarkStart w:id="17" w:name="_Toc35856519"/>
      <w:bookmarkStart w:id="18" w:name="_Toc26975646"/>
      <w:bookmarkStart w:id="19" w:name="_Toc20494601"/>
      <w:del w:id="20" w:author="Huawei" w:date="2020-05-08T18:55:00Z">
        <w:r w:rsidDel="00387F67">
          <w:delText>11.3.2.1.4.2</w:delText>
        </w:r>
        <w:r w:rsidDel="00387F67">
          <w:tab/>
          <w:delText>Mapping table</w:delText>
        </w:r>
        <w:bookmarkEnd w:id="17"/>
        <w:bookmarkEnd w:id="18"/>
        <w:bookmarkEnd w:id="19"/>
      </w:del>
    </w:p>
    <w:p w14:paraId="1041B3C9" w14:textId="62D5E75D" w:rsidR="00387F67" w:rsidDel="00387F67" w:rsidRDefault="00387F67" w:rsidP="00387F67">
      <w:pPr>
        <w:rPr>
          <w:del w:id="21" w:author="Huawei" w:date="2020-05-08T18:55:00Z"/>
        </w:rPr>
      </w:pPr>
      <w:del w:id="22" w:author="Huawei" w:date="2020-05-08T18:55:00Z">
        <w:r w:rsidDel="00387F67">
          <w:delText xml:space="preserve">Table 11.3.2.1.4-1 maps the file content items in the clause </w:delText>
        </w:r>
        <w:r w:rsidDel="00387F67">
          <w:rPr>
            <w:lang w:eastAsia="zh-CN"/>
          </w:rPr>
          <w:delText>11.3.2.1.4.3</w:delText>
        </w:r>
        <w:r w:rsidDel="00387F67">
          <w:delText xml:space="preserve"> to those used in the XML schema based file format definitions. XML tag attributes are useful where data values bind tightly to its parent element. They have been used where appropriate. </w:delText>
        </w:r>
      </w:del>
    </w:p>
    <w:p w14:paraId="439AF12C" w14:textId="4D2784CE" w:rsidR="00387F67" w:rsidDel="00387F67" w:rsidRDefault="00387F67" w:rsidP="00387F67">
      <w:pPr>
        <w:pStyle w:val="TH"/>
        <w:rPr>
          <w:del w:id="23" w:author="Huawei" w:date="2020-05-08T18:55:00Z"/>
        </w:rPr>
      </w:pPr>
      <w:del w:id="24" w:author="Huawei" w:date="2020-05-08T18:55:00Z">
        <w:r w:rsidDel="00387F67">
          <w:delText>Table 11.3.2.1.4-1: Mapping of File Content Items to XML tags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9"/>
        <w:gridCol w:w="1775"/>
        <w:gridCol w:w="4585"/>
      </w:tblGrid>
      <w:tr w:rsidR="00387F67" w:rsidDel="00387F67" w14:paraId="252BD0FC" w14:textId="0D50D0CD" w:rsidTr="00387F67">
        <w:trPr>
          <w:cantSplit/>
          <w:tblHeader/>
          <w:jc w:val="center"/>
          <w:del w:id="25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2A2305F1" w14:textId="330163F6" w:rsidR="00387F67" w:rsidDel="00387F67" w:rsidRDefault="00387F67">
            <w:pPr>
              <w:pStyle w:val="TAH"/>
              <w:rPr>
                <w:del w:id="26" w:author="Huawei" w:date="2020-05-08T18:55:00Z"/>
              </w:rPr>
            </w:pPr>
            <w:del w:id="27" w:author="Huawei" w:date="2020-05-08T18:55:00Z">
              <w:r w:rsidDel="00387F67">
                <w:delText>File Content Item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1CA7CA0A" w14:textId="4B81F290" w:rsidR="00387F67" w:rsidDel="00387F67" w:rsidRDefault="00387F67">
            <w:pPr>
              <w:pStyle w:val="TAH"/>
              <w:rPr>
                <w:del w:id="28" w:author="Huawei" w:date="2020-05-08T18:55:00Z"/>
              </w:rPr>
            </w:pPr>
            <w:del w:id="29" w:author="Huawei" w:date="2020-05-08T18:55:00Z">
              <w:r w:rsidDel="00387F67">
                <w:delText>XML schema based XML tag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6BFEB327" w14:textId="5ACD3400" w:rsidR="00387F67" w:rsidDel="00387F67" w:rsidRDefault="00387F67">
            <w:pPr>
              <w:pStyle w:val="TAH"/>
              <w:rPr>
                <w:del w:id="30" w:author="Huawei" w:date="2020-05-08T18:55:00Z"/>
              </w:rPr>
            </w:pPr>
            <w:del w:id="31" w:author="Huawei" w:date="2020-05-08T18:55:00Z">
              <w:r w:rsidDel="00387F67">
                <w:delText>Description</w:delText>
              </w:r>
            </w:del>
          </w:p>
        </w:tc>
      </w:tr>
      <w:tr w:rsidR="00387F67" w:rsidDel="00387F67" w14:paraId="2E0FAD9D" w14:textId="31C78978" w:rsidTr="00387F67">
        <w:trPr>
          <w:cantSplit/>
          <w:jc w:val="center"/>
          <w:del w:id="32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2A17" w14:textId="3860FC05" w:rsidR="00387F67" w:rsidDel="00387F67" w:rsidRDefault="00387F67">
            <w:pPr>
              <w:pStyle w:val="TAL"/>
              <w:keepNext w:val="0"/>
              <w:rPr>
                <w:del w:id="33" w:author="Huawei" w:date="2020-05-08T18:55:00Z"/>
                <w:rFonts w:ascii="Courier New" w:hAnsi="Courier New" w:cs="Courier New"/>
              </w:rPr>
            </w:pPr>
            <w:del w:id="34" w:author="Huawei" w:date="2020-05-08T18:55:00Z">
              <w:r w:rsidDel="00387F67">
                <w:rPr>
                  <w:rFonts w:ascii="Courier New" w:hAnsi="Courier New" w:cs="Courier New"/>
                </w:rPr>
                <w:delText>measDataCollection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8654" w14:textId="56FB6452" w:rsidR="00387F67" w:rsidDel="00387F67" w:rsidRDefault="00387F67">
            <w:pPr>
              <w:pStyle w:val="TAL"/>
              <w:keepNext w:val="0"/>
              <w:rPr>
                <w:del w:id="35" w:author="Huawei" w:date="2020-05-08T18:55:00Z"/>
              </w:rPr>
            </w:pPr>
            <w:del w:id="36" w:author="Huawei" w:date="2020-05-08T18:55:00Z">
              <w:r w:rsidDel="00387F67">
                <w:delText>measDataFile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36A" w14:textId="05448C50" w:rsidR="00387F67" w:rsidDel="00387F67" w:rsidRDefault="00387F67">
            <w:pPr>
              <w:pStyle w:val="TAL"/>
              <w:keepNext w:val="0"/>
              <w:rPr>
                <w:del w:id="37" w:author="Huawei" w:date="2020-05-08T18:55:00Z"/>
              </w:rPr>
            </w:pPr>
          </w:p>
        </w:tc>
      </w:tr>
      <w:tr w:rsidR="00387F67" w:rsidDel="00387F67" w14:paraId="0184BAEA" w14:textId="6FE4DB21" w:rsidTr="00387F67">
        <w:trPr>
          <w:cantSplit/>
          <w:jc w:val="center"/>
          <w:del w:id="38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42D4A" w14:textId="21F2D1B6" w:rsidR="00387F67" w:rsidDel="00387F67" w:rsidRDefault="00387F67">
            <w:pPr>
              <w:pStyle w:val="TAL"/>
              <w:keepNext w:val="0"/>
              <w:rPr>
                <w:del w:id="39" w:author="Huawei" w:date="2020-05-08T18:55:00Z"/>
                <w:rFonts w:ascii="Courier New" w:hAnsi="Courier New" w:cs="Courier New"/>
              </w:rPr>
            </w:pPr>
            <w:del w:id="40" w:author="Huawei" w:date="2020-05-08T18:55:00Z">
              <w:r w:rsidDel="00387F67">
                <w:rPr>
                  <w:rFonts w:ascii="Courier New" w:hAnsi="Courier New" w:cs="Courier New"/>
                </w:rPr>
                <w:delText>measFileHeader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2DC6" w14:textId="4447133C" w:rsidR="00387F67" w:rsidDel="00387F67" w:rsidRDefault="00387F67">
            <w:pPr>
              <w:pStyle w:val="TAL"/>
              <w:keepNext w:val="0"/>
              <w:rPr>
                <w:del w:id="41" w:author="Huawei" w:date="2020-05-08T18:55:00Z"/>
              </w:rPr>
            </w:pPr>
            <w:del w:id="42" w:author="Huawei" w:date="2020-05-08T18:55:00Z">
              <w:r w:rsidDel="00387F67">
                <w:delText>fileHeader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01F" w14:textId="75B9B1BF" w:rsidR="00387F67" w:rsidDel="00387F67" w:rsidRDefault="00387F67">
            <w:pPr>
              <w:pStyle w:val="TAL"/>
              <w:keepNext w:val="0"/>
              <w:rPr>
                <w:del w:id="43" w:author="Huawei" w:date="2020-05-08T18:55:00Z"/>
              </w:rPr>
            </w:pPr>
          </w:p>
        </w:tc>
      </w:tr>
      <w:tr w:rsidR="00387F67" w:rsidDel="00387F67" w14:paraId="34135DEA" w14:textId="69664C2F" w:rsidTr="00387F67">
        <w:trPr>
          <w:cantSplit/>
          <w:jc w:val="center"/>
          <w:del w:id="44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5895" w14:textId="4CD629B9" w:rsidR="00387F67" w:rsidDel="00387F67" w:rsidRDefault="00387F67">
            <w:pPr>
              <w:pStyle w:val="TAL"/>
              <w:keepNext w:val="0"/>
              <w:rPr>
                <w:del w:id="45" w:author="Huawei" w:date="2020-05-08T18:55:00Z"/>
                <w:rFonts w:ascii="Courier New" w:hAnsi="Courier New" w:cs="Courier New"/>
              </w:rPr>
            </w:pPr>
            <w:del w:id="46" w:author="Huawei" w:date="2020-05-08T18:55:00Z">
              <w:r w:rsidDel="00387F67">
                <w:rPr>
                  <w:rFonts w:ascii="Courier New" w:hAnsi="Courier New" w:cs="Courier New"/>
                </w:rPr>
                <w:delText>measData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211A" w14:textId="08453C4D" w:rsidR="00387F67" w:rsidDel="00387F67" w:rsidRDefault="00387F67">
            <w:pPr>
              <w:pStyle w:val="TAL"/>
              <w:keepNext w:val="0"/>
              <w:rPr>
                <w:del w:id="47" w:author="Huawei" w:date="2020-05-08T18:55:00Z"/>
              </w:rPr>
            </w:pPr>
            <w:del w:id="48" w:author="Huawei" w:date="2020-05-08T18:55:00Z">
              <w:r w:rsidDel="00387F67">
                <w:delText>measData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A0A4" w14:textId="6326FA89" w:rsidR="00387F67" w:rsidDel="00387F67" w:rsidRDefault="00387F67">
            <w:pPr>
              <w:pStyle w:val="TAL"/>
              <w:keepNext w:val="0"/>
              <w:rPr>
                <w:del w:id="49" w:author="Huawei" w:date="2020-05-08T18:55:00Z"/>
              </w:rPr>
            </w:pPr>
          </w:p>
        </w:tc>
      </w:tr>
      <w:tr w:rsidR="00387F67" w:rsidDel="00387F67" w14:paraId="02BB701D" w14:textId="535F0524" w:rsidTr="00387F67">
        <w:trPr>
          <w:cantSplit/>
          <w:jc w:val="center"/>
          <w:del w:id="50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A589" w14:textId="62C8EA7E" w:rsidR="00387F67" w:rsidDel="00387F67" w:rsidRDefault="00387F67">
            <w:pPr>
              <w:pStyle w:val="TAL"/>
              <w:keepNext w:val="0"/>
              <w:rPr>
                <w:del w:id="51" w:author="Huawei" w:date="2020-05-08T18:55:00Z"/>
                <w:rFonts w:ascii="Courier New" w:hAnsi="Courier New" w:cs="Courier New"/>
              </w:rPr>
            </w:pPr>
            <w:del w:id="52" w:author="Huawei" w:date="2020-05-08T18:55:00Z">
              <w:r w:rsidDel="00387F67">
                <w:rPr>
                  <w:rFonts w:ascii="Courier New" w:hAnsi="Courier New" w:cs="Courier New"/>
                </w:rPr>
                <w:delText>measFileFooter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5635" w14:textId="2B1C2617" w:rsidR="00387F67" w:rsidDel="00387F67" w:rsidRDefault="00387F67">
            <w:pPr>
              <w:pStyle w:val="TAL"/>
              <w:keepNext w:val="0"/>
              <w:rPr>
                <w:del w:id="53" w:author="Huawei" w:date="2020-05-08T18:55:00Z"/>
              </w:rPr>
            </w:pPr>
            <w:del w:id="54" w:author="Huawei" w:date="2020-05-08T18:55:00Z">
              <w:r w:rsidDel="00387F67">
                <w:delText>fileFooter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624" w14:textId="71EE05BD" w:rsidR="00387F67" w:rsidDel="00387F67" w:rsidRDefault="00387F67">
            <w:pPr>
              <w:pStyle w:val="TAL"/>
              <w:keepNext w:val="0"/>
              <w:rPr>
                <w:del w:id="55" w:author="Huawei" w:date="2020-05-08T18:55:00Z"/>
              </w:rPr>
            </w:pPr>
          </w:p>
        </w:tc>
      </w:tr>
      <w:tr w:rsidR="00387F67" w:rsidDel="00387F67" w14:paraId="7A3D5930" w14:textId="7283064C" w:rsidTr="00387F67">
        <w:trPr>
          <w:cantSplit/>
          <w:jc w:val="center"/>
          <w:del w:id="56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C261" w14:textId="7F222717" w:rsidR="00387F67" w:rsidDel="00387F67" w:rsidRDefault="00387F67">
            <w:pPr>
              <w:pStyle w:val="TAL"/>
              <w:keepNext w:val="0"/>
              <w:rPr>
                <w:del w:id="57" w:author="Huawei" w:date="2020-05-08T18:55:00Z"/>
                <w:rFonts w:ascii="Courier New" w:hAnsi="Courier New" w:cs="Courier New"/>
              </w:rPr>
            </w:pPr>
            <w:del w:id="58" w:author="Huawei" w:date="2020-05-08T18:55:00Z">
              <w:r w:rsidDel="00387F67">
                <w:rPr>
                  <w:rFonts w:ascii="Courier New" w:hAnsi="Courier New" w:cs="Courier New"/>
                </w:rPr>
                <w:delText>fileFormatVersion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E5C6" w14:textId="0041E41E" w:rsidR="00387F67" w:rsidDel="00387F67" w:rsidRDefault="00387F67">
            <w:pPr>
              <w:pStyle w:val="TAL"/>
              <w:keepNext w:val="0"/>
              <w:rPr>
                <w:del w:id="59" w:author="Huawei" w:date="2020-05-08T18:55:00Z"/>
              </w:rPr>
            </w:pPr>
            <w:del w:id="60" w:author="Huawei" w:date="2020-05-08T18:55:00Z">
              <w:r w:rsidDel="00387F67">
                <w:delText>fileHeader fileFormatVersion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1F1" w14:textId="7AD90433" w:rsidR="00387F67" w:rsidDel="00387F67" w:rsidRDefault="00387F67">
            <w:pPr>
              <w:pStyle w:val="TAL"/>
              <w:keepNext w:val="0"/>
              <w:ind w:left="114" w:hanging="114"/>
              <w:rPr>
                <w:del w:id="61" w:author="Huawei" w:date="2020-05-08T18:55:00Z"/>
              </w:rPr>
            </w:pPr>
          </w:p>
        </w:tc>
      </w:tr>
      <w:tr w:rsidR="00387F67" w:rsidDel="00387F67" w14:paraId="4D099749" w14:textId="11A804D3" w:rsidTr="00387F67">
        <w:trPr>
          <w:cantSplit/>
          <w:jc w:val="center"/>
          <w:del w:id="62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80F3" w14:textId="2D0B0CB6" w:rsidR="00387F67" w:rsidDel="00387F67" w:rsidRDefault="00387F67">
            <w:pPr>
              <w:pStyle w:val="TAL"/>
              <w:keepNext w:val="0"/>
              <w:rPr>
                <w:del w:id="63" w:author="Huawei" w:date="2020-05-08T18:55:00Z"/>
                <w:rFonts w:ascii="Courier New" w:hAnsi="Courier New" w:cs="Courier New"/>
              </w:rPr>
            </w:pPr>
            <w:del w:id="64" w:author="Huawei" w:date="2020-05-08T18:55:00Z">
              <w:r w:rsidDel="00387F67">
                <w:rPr>
                  <w:rFonts w:ascii="Courier New" w:hAnsi="Courier New" w:cs="Courier New"/>
                </w:rPr>
                <w:delText>senderName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9D28" w14:textId="656EA89E" w:rsidR="00387F67" w:rsidDel="00387F67" w:rsidRDefault="00387F67">
            <w:pPr>
              <w:pStyle w:val="TAL"/>
              <w:keepNext w:val="0"/>
              <w:rPr>
                <w:del w:id="65" w:author="Huawei" w:date="2020-05-08T18:55:00Z"/>
              </w:rPr>
            </w:pPr>
            <w:del w:id="66" w:author="Huawei" w:date="2020-05-08T18:55:00Z">
              <w:r w:rsidDel="00387F67">
                <w:delText>fileSender senderName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C7D2" w14:textId="6147918F" w:rsidR="00387F67" w:rsidDel="00387F67" w:rsidRDefault="00387F67">
            <w:pPr>
              <w:pStyle w:val="TAL"/>
              <w:keepNext w:val="0"/>
              <w:rPr>
                <w:del w:id="67" w:author="Huawei" w:date="2020-05-08T18:55:00Z"/>
              </w:rPr>
            </w:pPr>
          </w:p>
        </w:tc>
      </w:tr>
      <w:tr w:rsidR="00387F67" w:rsidDel="00387F67" w14:paraId="5CEC45DA" w14:textId="59DEBC1B" w:rsidTr="00387F67">
        <w:trPr>
          <w:cantSplit/>
          <w:jc w:val="center"/>
          <w:del w:id="68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96C0" w14:textId="75FF6613" w:rsidR="00387F67" w:rsidDel="00387F67" w:rsidRDefault="00387F67">
            <w:pPr>
              <w:pStyle w:val="TAL"/>
              <w:keepNext w:val="0"/>
              <w:rPr>
                <w:del w:id="69" w:author="Huawei" w:date="2020-05-08T18:55:00Z"/>
                <w:rFonts w:ascii="Courier New" w:hAnsi="Courier New" w:cs="Courier New"/>
              </w:rPr>
            </w:pPr>
            <w:del w:id="70" w:author="Huawei" w:date="2020-05-08T18:55:00Z">
              <w:r w:rsidDel="00387F67">
                <w:rPr>
                  <w:rFonts w:ascii="Courier New" w:hAnsi="Courier New" w:cs="Courier New"/>
                </w:rPr>
                <w:delText>senderType</w:delText>
              </w:r>
            </w:del>
          </w:p>
          <w:p w14:paraId="328D0550" w14:textId="61FBDF03" w:rsidR="00387F67" w:rsidDel="00387F67" w:rsidRDefault="00387F67">
            <w:pPr>
              <w:ind w:firstLine="284"/>
              <w:rPr>
                <w:del w:id="71" w:author="Huawei" w:date="2020-05-08T18:55:00Z"/>
                <w:rFonts w:ascii="Courier New" w:hAnsi="Courier New" w:cs="Courier New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56D" w14:textId="2CAF23C1" w:rsidR="00387F67" w:rsidDel="00387F67" w:rsidRDefault="00387F67">
            <w:pPr>
              <w:pStyle w:val="TAL"/>
              <w:keepNext w:val="0"/>
              <w:rPr>
                <w:del w:id="72" w:author="Huawei" w:date="2020-05-08T18:55:00Z"/>
              </w:rPr>
            </w:pPr>
            <w:del w:id="73" w:author="Huawei" w:date="2020-05-08T18:55:00Z">
              <w:r w:rsidDel="00387F67">
                <w:delText>fileSender senderType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3EDC" w14:textId="7C1F5A79" w:rsidR="00387F67" w:rsidDel="00387F67" w:rsidRDefault="00387F67">
            <w:pPr>
              <w:pStyle w:val="TAL"/>
              <w:keepNext w:val="0"/>
              <w:rPr>
                <w:del w:id="74" w:author="Huawei" w:date="2020-05-08T18:55:00Z"/>
              </w:rPr>
            </w:pPr>
            <w:del w:id="75" w:author="Huawei" w:date="2020-05-08T18:55:00Z">
              <w:r w:rsidDel="00387F67">
                <w:delText>For the XML schema based XML format, XML attribute specification "senderType " may be absent in case the "senderType" is not configured in the sender.</w:delText>
              </w:r>
            </w:del>
          </w:p>
        </w:tc>
      </w:tr>
      <w:tr w:rsidR="00387F67" w:rsidDel="00387F67" w14:paraId="06541874" w14:textId="79B1E7C2" w:rsidTr="00387F67">
        <w:trPr>
          <w:cantSplit/>
          <w:jc w:val="center"/>
          <w:del w:id="76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A46B" w14:textId="39BD5EE8" w:rsidR="00387F67" w:rsidDel="00387F67" w:rsidRDefault="00387F67">
            <w:pPr>
              <w:pStyle w:val="TAL"/>
              <w:keepNext w:val="0"/>
              <w:rPr>
                <w:del w:id="77" w:author="Huawei" w:date="2020-05-08T18:55:00Z"/>
                <w:rFonts w:ascii="Courier New" w:hAnsi="Courier New" w:cs="Courier New"/>
              </w:rPr>
            </w:pPr>
            <w:del w:id="78" w:author="Huawei" w:date="2020-05-08T18:55:00Z">
              <w:r w:rsidDel="00387F67">
                <w:rPr>
                  <w:rFonts w:ascii="Courier New" w:hAnsi="Courier New" w:cs="Courier New"/>
                </w:rPr>
                <w:delText>vendorName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901D" w14:textId="4F269621" w:rsidR="00387F67" w:rsidDel="00387F67" w:rsidRDefault="00387F67">
            <w:pPr>
              <w:pStyle w:val="TAL"/>
              <w:keepNext w:val="0"/>
              <w:rPr>
                <w:del w:id="79" w:author="Huawei" w:date="2020-05-08T18:55:00Z"/>
              </w:rPr>
            </w:pPr>
            <w:del w:id="80" w:author="Huawei" w:date="2020-05-08T18:55:00Z">
              <w:r w:rsidDel="00387F67">
                <w:delText>fileHeader vendorName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6A19" w14:textId="200BA47C" w:rsidR="00387F67" w:rsidDel="00387F67" w:rsidRDefault="00387F67">
            <w:pPr>
              <w:pStyle w:val="TAL"/>
              <w:keepNext w:val="0"/>
              <w:rPr>
                <w:del w:id="81" w:author="Huawei" w:date="2020-05-08T18:55:00Z"/>
              </w:rPr>
            </w:pPr>
            <w:del w:id="82" w:author="Huawei" w:date="2020-05-08T18:55:00Z">
              <w:r w:rsidDel="00387F67">
                <w:delText>For the XML schema based XML format, XML attribute specification "vendorName" may be absent in case the "vendorName" is not configured in the sender.</w:delText>
              </w:r>
            </w:del>
          </w:p>
        </w:tc>
      </w:tr>
      <w:tr w:rsidR="00387F67" w:rsidDel="00387F67" w14:paraId="3A977A32" w14:textId="65B1DC48" w:rsidTr="00387F67">
        <w:trPr>
          <w:cantSplit/>
          <w:jc w:val="center"/>
          <w:del w:id="83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C5AC" w14:textId="7585ABAE" w:rsidR="00387F67" w:rsidDel="00387F67" w:rsidRDefault="00387F67">
            <w:pPr>
              <w:pStyle w:val="TAL"/>
              <w:keepNext w:val="0"/>
              <w:rPr>
                <w:del w:id="84" w:author="Huawei" w:date="2020-05-08T18:55:00Z"/>
                <w:rFonts w:ascii="Courier New" w:hAnsi="Courier New" w:cs="Courier New"/>
              </w:rPr>
            </w:pPr>
            <w:del w:id="85" w:author="Huawei" w:date="2020-05-08T18:55:00Z">
              <w:r w:rsidDel="00387F67">
                <w:rPr>
                  <w:rFonts w:ascii="Courier New" w:hAnsi="Courier New" w:cs="Courier New"/>
                </w:rPr>
                <w:delText>collectionBeginTime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45C7" w14:textId="50417398" w:rsidR="00387F67" w:rsidDel="00387F67" w:rsidRDefault="00387F67">
            <w:pPr>
              <w:pStyle w:val="TAL"/>
              <w:keepNext w:val="0"/>
              <w:rPr>
                <w:del w:id="86" w:author="Huawei" w:date="2020-05-08T18:55:00Z"/>
              </w:rPr>
            </w:pPr>
            <w:del w:id="87" w:author="Huawei" w:date="2020-05-08T18:55:00Z">
              <w:r w:rsidDel="00387F67">
                <w:delText>measData beginTime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B84" w14:textId="79FC78C3" w:rsidR="00387F67" w:rsidDel="00387F67" w:rsidRDefault="00387F67">
            <w:pPr>
              <w:pStyle w:val="TAL"/>
              <w:keepNext w:val="0"/>
              <w:rPr>
                <w:del w:id="88" w:author="Huawei" w:date="2020-05-08T18:55:00Z"/>
              </w:rPr>
            </w:pPr>
          </w:p>
        </w:tc>
      </w:tr>
      <w:tr w:rsidR="00387F67" w:rsidDel="00387F67" w14:paraId="3251D3ED" w14:textId="2C599EDC" w:rsidTr="00387F67">
        <w:trPr>
          <w:cantSplit/>
          <w:jc w:val="center"/>
          <w:del w:id="89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91BA" w14:textId="4140B8FB" w:rsidR="00387F67" w:rsidDel="00387F67" w:rsidRDefault="00387F67">
            <w:pPr>
              <w:pStyle w:val="TAL"/>
              <w:keepNext w:val="0"/>
              <w:rPr>
                <w:del w:id="90" w:author="Huawei" w:date="2020-05-08T18:55:00Z"/>
                <w:rFonts w:ascii="Courier New" w:hAnsi="Courier New" w:cs="Courier New"/>
              </w:rPr>
            </w:pPr>
            <w:del w:id="91" w:author="Huawei" w:date="2020-05-08T18:55:00Z">
              <w:r w:rsidDel="00387F67">
                <w:rPr>
                  <w:rFonts w:ascii="Courier New" w:hAnsi="Courier New" w:cs="Courier New"/>
                </w:rPr>
                <w:delText>measuredEntityUserName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63F0" w14:textId="4605E73B" w:rsidR="00387F67" w:rsidDel="00387F67" w:rsidRDefault="00387F67">
            <w:pPr>
              <w:pStyle w:val="TAL"/>
              <w:keepNext w:val="0"/>
              <w:rPr>
                <w:del w:id="92" w:author="Huawei" w:date="2020-05-08T18:55:00Z"/>
              </w:rPr>
            </w:pPr>
            <w:del w:id="93" w:author="Huawei" w:date="2020-05-08T18:55:00Z">
              <w:r w:rsidDel="00387F67">
                <w:delText>measEntity userLabel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C016" w14:textId="5954FC23" w:rsidR="00387F67" w:rsidDel="00387F67" w:rsidRDefault="00387F67">
            <w:pPr>
              <w:pStyle w:val="TAL"/>
              <w:keepNext w:val="0"/>
              <w:rPr>
                <w:del w:id="94" w:author="Huawei" w:date="2020-05-08T18:55:00Z"/>
              </w:rPr>
            </w:pPr>
            <w:del w:id="95" w:author="Huawei" w:date="2020-05-08T18:55:00Z">
              <w:r w:rsidDel="00387F67">
                <w:delText>For the XML schema based XML format, XML attribute specification "userLabel" may be absent in case the "nEUserName" is not configured in the CM applications.</w:delText>
              </w:r>
            </w:del>
          </w:p>
        </w:tc>
      </w:tr>
      <w:tr w:rsidR="00387F67" w:rsidDel="00387F67" w14:paraId="4C46906D" w14:textId="37AC269D" w:rsidTr="00387F67">
        <w:trPr>
          <w:cantSplit/>
          <w:jc w:val="center"/>
          <w:del w:id="96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ECF7" w14:textId="25BE26AD" w:rsidR="00387F67" w:rsidDel="00387F67" w:rsidRDefault="00387F67">
            <w:pPr>
              <w:pStyle w:val="TAL"/>
              <w:keepNext w:val="0"/>
              <w:rPr>
                <w:del w:id="97" w:author="Huawei" w:date="2020-05-08T18:55:00Z"/>
                <w:rFonts w:ascii="Courier New" w:hAnsi="Courier New" w:cs="Courier New"/>
              </w:rPr>
            </w:pPr>
            <w:del w:id="98" w:author="Huawei" w:date="2020-05-08T18:55:00Z">
              <w:r w:rsidDel="00387F67">
                <w:rPr>
                  <w:rFonts w:ascii="Courier New" w:hAnsi="Courier New" w:cs="Courier New"/>
                </w:rPr>
                <w:delText>measuredEntityDn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663D" w14:textId="2959B794" w:rsidR="00387F67" w:rsidDel="00387F67" w:rsidRDefault="00387F67">
            <w:pPr>
              <w:pStyle w:val="TAL"/>
              <w:keepNext w:val="0"/>
              <w:rPr>
                <w:del w:id="99" w:author="Huawei" w:date="2020-05-08T18:55:00Z"/>
              </w:rPr>
            </w:pPr>
            <w:del w:id="100" w:author="Huawei" w:date="2020-05-08T18:55:00Z">
              <w:r w:rsidDel="00387F67">
                <w:delText>fileHeader dnPrefix</w:delText>
              </w:r>
              <w:r w:rsidDel="00387F67">
                <w:br/>
                <w:delText xml:space="preserve"> and</w:delText>
              </w:r>
              <w:r w:rsidDel="00387F67">
                <w:br/>
                <w:delText>measuredEntity</w:delText>
              </w:r>
            </w:del>
          </w:p>
          <w:p w14:paraId="23A5404D" w14:textId="636B28E6" w:rsidR="00387F67" w:rsidDel="00387F67" w:rsidRDefault="00387F67">
            <w:pPr>
              <w:pStyle w:val="TAL"/>
              <w:keepNext w:val="0"/>
              <w:rPr>
                <w:del w:id="101" w:author="Huawei" w:date="2020-05-08T18:55:00Z"/>
              </w:rPr>
            </w:pPr>
            <w:del w:id="102" w:author="Huawei" w:date="2020-05-08T18:55:00Z">
              <w:r w:rsidDel="00387F67">
                <w:delText>localDn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937B" w14:textId="04F149E2" w:rsidR="00387F67" w:rsidDel="00387F67" w:rsidRDefault="00387F67">
            <w:pPr>
              <w:pStyle w:val="TAL"/>
              <w:keepNext w:val="0"/>
              <w:rPr>
                <w:del w:id="103" w:author="Huawei" w:date="2020-05-08T18:55:00Z"/>
              </w:rPr>
            </w:pPr>
            <w:del w:id="104" w:author="Huawei" w:date="2020-05-08T18:55:00Z">
              <w:r w:rsidDel="00387F67">
                <w:delText>For the XML schema based XML format, the DN is split into the DN prefix and the Local DN (LDN) (see 3GPP TS 32.300 [25]). XML attribute specification "localDn" may be absent in case the LDN is not configured in the CM applications.</w:delText>
              </w:r>
            </w:del>
          </w:p>
        </w:tc>
      </w:tr>
      <w:tr w:rsidR="00387F67" w:rsidDel="00387F67" w14:paraId="5BAB62F6" w14:textId="476DF063" w:rsidTr="00387F67">
        <w:trPr>
          <w:cantSplit/>
          <w:jc w:val="center"/>
          <w:del w:id="105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8F05" w14:textId="2BF457E2" w:rsidR="00387F67" w:rsidDel="00387F67" w:rsidRDefault="00387F67">
            <w:pPr>
              <w:pStyle w:val="TAL"/>
              <w:keepNext w:val="0"/>
              <w:rPr>
                <w:del w:id="106" w:author="Huawei" w:date="2020-05-08T18:55:00Z"/>
                <w:rFonts w:ascii="Courier New" w:hAnsi="Courier New" w:cs="Courier New"/>
              </w:rPr>
            </w:pPr>
            <w:del w:id="107" w:author="Huawei" w:date="2020-05-08T18:55:00Z">
              <w:r w:rsidDel="00387F67">
                <w:rPr>
                  <w:rFonts w:ascii="Courier New" w:hAnsi="Courier New" w:cs="Courier New"/>
                </w:rPr>
                <w:delText>measuredEntitySoftwareVersion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A276" w14:textId="3A557A00" w:rsidR="00387F67" w:rsidDel="00387F67" w:rsidRDefault="00387F67">
            <w:pPr>
              <w:pStyle w:val="TAL"/>
              <w:keepNext w:val="0"/>
              <w:rPr>
                <w:del w:id="108" w:author="Huawei" w:date="2020-05-08T18:55:00Z"/>
              </w:rPr>
            </w:pPr>
            <w:del w:id="109" w:author="Huawei" w:date="2020-05-08T18:55:00Z">
              <w:r w:rsidDel="00387F67">
                <w:delText>measEntity swVersion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5512" w14:textId="43204117" w:rsidR="00387F67" w:rsidDel="00387F67" w:rsidRDefault="00387F67">
            <w:pPr>
              <w:pStyle w:val="TAL"/>
              <w:keepNext w:val="0"/>
              <w:rPr>
                <w:del w:id="110" w:author="Huawei" w:date="2020-05-08T18:55:00Z"/>
              </w:rPr>
            </w:pPr>
            <w:del w:id="111" w:author="Huawei" w:date="2020-05-08T18:55:00Z">
              <w:r w:rsidDel="00387F67">
                <w:delText>For the XML schema based XML format, XML attribute specification "swVersion" may be absent in case the "nESoftwareVersion" is not configured in the CM applications.</w:delText>
              </w:r>
            </w:del>
          </w:p>
        </w:tc>
      </w:tr>
      <w:tr w:rsidR="00387F67" w:rsidDel="00387F67" w14:paraId="4B95B1AC" w14:textId="19C97CF5" w:rsidTr="00387F67">
        <w:trPr>
          <w:cantSplit/>
          <w:jc w:val="center"/>
          <w:del w:id="112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065E3" w14:textId="610044A2" w:rsidR="00387F67" w:rsidDel="00387F67" w:rsidRDefault="00387F67">
            <w:pPr>
              <w:pStyle w:val="TAL"/>
              <w:keepNext w:val="0"/>
              <w:rPr>
                <w:del w:id="113" w:author="Huawei" w:date="2020-05-08T18:55:00Z"/>
                <w:rFonts w:ascii="Courier New" w:hAnsi="Courier New" w:cs="Courier New"/>
              </w:rPr>
            </w:pPr>
            <w:del w:id="114" w:author="Huawei" w:date="2020-05-08T18:55:00Z">
              <w:r w:rsidDel="00387F67">
                <w:rPr>
                  <w:rFonts w:ascii="Courier New" w:hAnsi="Courier New" w:cs="Courier New"/>
                </w:rPr>
                <w:delText>measInfo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8C3A" w14:textId="157391F2" w:rsidR="00387F67" w:rsidDel="00387F67" w:rsidRDefault="00387F67">
            <w:pPr>
              <w:pStyle w:val="TAL"/>
              <w:keepNext w:val="0"/>
              <w:rPr>
                <w:del w:id="115" w:author="Huawei" w:date="2020-05-08T18:55:00Z"/>
              </w:rPr>
            </w:pPr>
            <w:del w:id="116" w:author="Huawei" w:date="2020-05-08T18:55:00Z">
              <w:r w:rsidDel="00387F67">
                <w:delText>measInfo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9A4F" w14:textId="0DB2A751" w:rsidR="00387F67" w:rsidDel="00387F67" w:rsidRDefault="00387F67">
            <w:pPr>
              <w:pStyle w:val="TAL"/>
              <w:keepNext w:val="0"/>
              <w:rPr>
                <w:del w:id="117" w:author="Huawei" w:date="2020-05-08T18:55:00Z"/>
              </w:rPr>
            </w:pPr>
          </w:p>
        </w:tc>
      </w:tr>
      <w:tr w:rsidR="00387F67" w:rsidDel="00387F67" w14:paraId="4E59C81A" w14:textId="3FB5DD9C" w:rsidTr="00387F67">
        <w:trPr>
          <w:cantSplit/>
          <w:jc w:val="center"/>
          <w:del w:id="118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FFC1" w14:textId="5A24C976" w:rsidR="00387F67" w:rsidDel="00387F67" w:rsidRDefault="00387F67">
            <w:pPr>
              <w:pStyle w:val="TAL"/>
              <w:keepNext w:val="0"/>
              <w:rPr>
                <w:del w:id="119" w:author="Huawei" w:date="2020-05-08T18:55:00Z"/>
                <w:rFonts w:ascii="Courier New" w:hAnsi="Courier New" w:cs="Courier New"/>
              </w:rPr>
            </w:pPr>
            <w:del w:id="120" w:author="Huawei" w:date="2020-05-08T18:55:00Z">
              <w:r w:rsidDel="00387F67">
                <w:rPr>
                  <w:rFonts w:ascii="Courier New" w:hAnsi="Courier New" w:cs="Courier New"/>
                </w:rPr>
                <w:delText>measInfoId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B03" w14:textId="6403C6EF" w:rsidR="00387F67" w:rsidDel="00387F67" w:rsidRDefault="00387F67">
            <w:pPr>
              <w:pStyle w:val="TAL"/>
              <w:keepNext w:val="0"/>
              <w:rPr>
                <w:del w:id="121" w:author="Huawei" w:date="2020-05-08T18:55:00Z"/>
              </w:rPr>
            </w:pPr>
            <w:del w:id="122" w:author="Huawei" w:date="2020-05-08T18:55:00Z">
              <w:r w:rsidDel="00387F67">
                <w:delText>measInfoId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B25" w14:textId="7FF39C08" w:rsidR="00387F67" w:rsidDel="00387F67" w:rsidRDefault="00387F67">
            <w:pPr>
              <w:pStyle w:val="TAL"/>
              <w:keepNext w:val="0"/>
              <w:rPr>
                <w:del w:id="123" w:author="Huawei" w:date="2020-05-08T18:55:00Z"/>
              </w:rPr>
            </w:pPr>
          </w:p>
        </w:tc>
      </w:tr>
      <w:tr w:rsidR="00387F67" w:rsidDel="00387F67" w14:paraId="74A16D5F" w14:textId="0E2FD1CD" w:rsidTr="00387F67">
        <w:trPr>
          <w:cantSplit/>
          <w:jc w:val="center"/>
          <w:del w:id="124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693B" w14:textId="05BEFFEB" w:rsidR="00387F67" w:rsidDel="00387F67" w:rsidRDefault="00387F67">
            <w:pPr>
              <w:pStyle w:val="TAL"/>
              <w:keepNext w:val="0"/>
              <w:rPr>
                <w:del w:id="125" w:author="Huawei" w:date="2020-05-08T18:55:00Z"/>
                <w:rFonts w:ascii="Courier New" w:hAnsi="Courier New" w:cs="Courier New"/>
              </w:rPr>
            </w:pPr>
            <w:del w:id="126" w:author="Huawei" w:date="2020-05-08T18:55:00Z">
              <w:r w:rsidDel="00387F67">
                <w:rPr>
                  <w:rFonts w:ascii="Courier New" w:hAnsi="Courier New" w:cs="Courier New"/>
                </w:rPr>
                <w:delText>measTimeStamp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E9D4" w14:textId="60CF3561" w:rsidR="00387F67" w:rsidDel="00387F67" w:rsidRDefault="00387F67">
            <w:pPr>
              <w:pStyle w:val="TAL"/>
              <w:keepNext w:val="0"/>
              <w:rPr>
                <w:del w:id="127" w:author="Huawei" w:date="2020-05-08T18:55:00Z"/>
              </w:rPr>
            </w:pPr>
            <w:del w:id="128" w:author="Huawei" w:date="2020-05-08T18:55:00Z">
              <w:r w:rsidDel="00387F67">
                <w:delText>granPeriod endTime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4B59" w14:textId="083FAF2C" w:rsidR="00387F67" w:rsidDel="00387F67" w:rsidRDefault="00387F67">
            <w:pPr>
              <w:pStyle w:val="TAL"/>
              <w:keepNext w:val="0"/>
              <w:rPr>
                <w:del w:id="129" w:author="Huawei" w:date="2020-05-08T18:55:00Z"/>
              </w:rPr>
            </w:pPr>
          </w:p>
        </w:tc>
      </w:tr>
      <w:tr w:rsidR="00387F67" w:rsidDel="00387F67" w14:paraId="24D6486B" w14:textId="5D2AAF14" w:rsidTr="00387F67">
        <w:trPr>
          <w:cantSplit/>
          <w:jc w:val="center"/>
          <w:del w:id="130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BFC2" w14:textId="4C356E00" w:rsidR="00387F67" w:rsidDel="00387F67" w:rsidRDefault="00387F67">
            <w:pPr>
              <w:pStyle w:val="TAL"/>
              <w:keepNext w:val="0"/>
              <w:rPr>
                <w:del w:id="131" w:author="Huawei" w:date="2020-05-08T18:55:00Z"/>
                <w:rFonts w:ascii="Courier New" w:hAnsi="Courier New" w:cs="Courier New"/>
              </w:rPr>
            </w:pPr>
            <w:del w:id="132" w:author="Huawei" w:date="2020-05-08T18:55:00Z">
              <w:r w:rsidDel="00387F67">
                <w:rPr>
                  <w:rFonts w:ascii="Courier New" w:hAnsi="Courier New" w:cs="Courier New"/>
                </w:rPr>
                <w:delText>jobId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6533" w14:textId="317C39AD" w:rsidR="00387F67" w:rsidDel="00387F67" w:rsidRDefault="00387F67">
            <w:pPr>
              <w:pStyle w:val="TAL"/>
              <w:keepNext w:val="0"/>
              <w:rPr>
                <w:del w:id="133" w:author="Huawei" w:date="2020-05-08T18:55:00Z"/>
              </w:rPr>
            </w:pPr>
            <w:del w:id="134" w:author="Huawei" w:date="2020-05-08T18:55:00Z">
              <w:r w:rsidDel="00387F67">
                <w:delText>jobId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0269" w14:textId="4DDAC7AA" w:rsidR="00387F67" w:rsidDel="00387F67" w:rsidRDefault="00387F67">
            <w:pPr>
              <w:pStyle w:val="TAL"/>
              <w:keepNext w:val="0"/>
              <w:rPr>
                <w:del w:id="135" w:author="Huawei" w:date="2020-05-08T18:55:00Z"/>
              </w:rPr>
            </w:pPr>
            <w:del w:id="136" w:author="Huawei" w:date="2020-05-08T18:55:00Z">
              <w:r w:rsidDel="00387F67">
                <w:delText>This item is optional.</w:delText>
              </w:r>
            </w:del>
          </w:p>
        </w:tc>
      </w:tr>
      <w:tr w:rsidR="00387F67" w:rsidDel="00387F67" w14:paraId="6D850729" w14:textId="25EDB632" w:rsidTr="00387F67">
        <w:trPr>
          <w:cantSplit/>
          <w:jc w:val="center"/>
          <w:del w:id="137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4F548" w14:textId="090C07F4" w:rsidR="00387F67" w:rsidDel="00387F67" w:rsidRDefault="00387F67">
            <w:pPr>
              <w:pStyle w:val="TAL"/>
              <w:keepNext w:val="0"/>
              <w:rPr>
                <w:del w:id="138" w:author="Huawei" w:date="2020-05-08T18:55:00Z"/>
                <w:rFonts w:ascii="Courier New" w:hAnsi="Courier New" w:cs="Courier New"/>
              </w:rPr>
            </w:pPr>
            <w:del w:id="139" w:author="Huawei" w:date="2020-05-08T18:55:00Z">
              <w:r w:rsidDel="00387F67">
                <w:rPr>
                  <w:rFonts w:ascii="Courier New" w:hAnsi="Courier New" w:cs="Courier New"/>
                </w:rPr>
                <w:delText>granularityPeriod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9EC8" w14:textId="7FC86DC9" w:rsidR="00387F67" w:rsidDel="00387F67" w:rsidRDefault="00387F67">
            <w:pPr>
              <w:pStyle w:val="TAL"/>
              <w:keepNext w:val="0"/>
              <w:rPr>
                <w:del w:id="140" w:author="Huawei" w:date="2020-05-08T18:55:00Z"/>
              </w:rPr>
            </w:pPr>
            <w:del w:id="141" w:author="Huawei" w:date="2020-05-08T18:55:00Z">
              <w:r w:rsidDel="00387F67">
                <w:delText>granPeriod duration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2070A" w14:textId="723CEA19" w:rsidR="00387F67" w:rsidDel="00387F67" w:rsidRDefault="00387F67">
            <w:pPr>
              <w:pStyle w:val="TAL"/>
              <w:keepNext w:val="0"/>
              <w:rPr>
                <w:del w:id="142" w:author="Huawei" w:date="2020-05-08T18:55:00Z"/>
              </w:rPr>
            </w:pPr>
            <w:del w:id="143" w:author="Huawei" w:date="2020-05-08T18:55:00Z">
              <w:r w:rsidDel="00387F67">
                <w:delText>For the XML schema based XML format, the value of XML attribute specification "duration" shall use the truncated representation "PT</w:delText>
              </w:r>
              <w:r w:rsidDel="00387F67">
                <w:rPr>
                  <w:i/>
                  <w:iCs/>
                </w:rPr>
                <w:delText>n</w:delText>
              </w:r>
              <w:r w:rsidDel="00387F67">
                <w:delText>S" (see [28]).</w:delText>
              </w:r>
            </w:del>
          </w:p>
        </w:tc>
      </w:tr>
      <w:tr w:rsidR="00387F67" w:rsidDel="00387F67" w14:paraId="172412A1" w14:textId="4126BCC2" w:rsidTr="00387F67">
        <w:trPr>
          <w:cantSplit/>
          <w:jc w:val="center"/>
          <w:del w:id="144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ABE7" w14:textId="06F8DC3F" w:rsidR="00387F67" w:rsidDel="00387F67" w:rsidRDefault="00387F67">
            <w:pPr>
              <w:pStyle w:val="TAL"/>
              <w:keepNext w:val="0"/>
              <w:rPr>
                <w:del w:id="145" w:author="Huawei" w:date="2020-05-08T18:55:00Z"/>
                <w:rFonts w:ascii="Courier New" w:hAnsi="Courier New" w:cs="Courier New"/>
              </w:rPr>
            </w:pPr>
            <w:del w:id="146" w:author="Huawei" w:date="2020-05-08T18:55:00Z">
              <w:r w:rsidDel="00387F67">
                <w:rPr>
                  <w:rFonts w:ascii="Courier New" w:hAnsi="Courier New" w:cs="Courier New"/>
                </w:rPr>
                <w:delText>reportingPeriod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8812" w14:textId="142347E4" w:rsidR="00387F67" w:rsidDel="00387F67" w:rsidRDefault="00387F67">
            <w:pPr>
              <w:pStyle w:val="TAL"/>
              <w:keepNext w:val="0"/>
              <w:rPr>
                <w:del w:id="147" w:author="Huawei" w:date="2020-05-08T18:55:00Z"/>
              </w:rPr>
            </w:pPr>
            <w:del w:id="148" w:author="Huawei" w:date="2020-05-08T18:55:00Z">
              <w:r w:rsidDel="00387F67">
                <w:delText>repPeriod duration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FB80" w14:textId="2262BE2E" w:rsidR="00387F67" w:rsidDel="00387F67" w:rsidRDefault="00387F67">
            <w:pPr>
              <w:pStyle w:val="TAL"/>
              <w:keepNext w:val="0"/>
              <w:rPr>
                <w:del w:id="149" w:author="Huawei" w:date="2020-05-08T18:55:00Z"/>
              </w:rPr>
            </w:pPr>
            <w:del w:id="150" w:author="Huawei" w:date="2020-05-08T18:55:00Z">
              <w:r w:rsidDel="00387F67">
                <w:delText>For the XML schema based XML format, the value of XML attribute specification "duration" shall use the truncated representation "PT</w:delText>
              </w:r>
              <w:r w:rsidDel="00387F67">
                <w:rPr>
                  <w:i/>
                  <w:iCs/>
                </w:rPr>
                <w:delText>n</w:delText>
              </w:r>
              <w:r w:rsidDel="00387F67">
                <w:delText>S" (see [28]).</w:delText>
              </w:r>
            </w:del>
          </w:p>
        </w:tc>
      </w:tr>
      <w:tr w:rsidR="00387F67" w:rsidDel="00387F67" w14:paraId="25AD42EB" w14:textId="1F8AFE21" w:rsidTr="00387F67">
        <w:trPr>
          <w:cantSplit/>
          <w:jc w:val="center"/>
          <w:del w:id="151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55A5" w14:textId="35F8F3F4" w:rsidR="00387F67" w:rsidDel="00387F67" w:rsidRDefault="00387F67">
            <w:pPr>
              <w:pStyle w:val="TAL"/>
              <w:keepNext w:val="0"/>
              <w:rPr>
                <w:del w:id="152" w:author="Huawei" w:date="2020-05-08T18:55:00Z"/>
                <w:rFonts w:ascii="Courier New" w:hAnsi="Courier New" w:cs="Courier New"/>
              </w:rPr>
            </w:pPr>
            <w:del w:id="153" w:author="Huawei" w:date="2020-05-08T18:55:00Z">
              <w:r w:rsidDel="00387F67">
                <w:rPr>
                  <w:rFonts w:ascii="Courier New" w:hAnsi="Courier New" w:cs="Courier New"/>
                </w:rPr>
                <w:delText>measTypes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8CC2" w14:textId="48D8026F" w:rsidR="00387F67" w:rsidDel="00387F67" w:rsidRDefault="00387F67">
            <w:pPr>
              <w:pStyle w:val="TAL"/>
              <w:keepNext w:val="0"/>
              <w:rPr>
                <w:del w:id="154" w:author="Huawei" w:date="2020-05-08T18:55:00Z"/>
              </w:rPr>
            </w:pPr>
            <w:del w:id="155" w:author="Huawei" w:date="2020-05-08T18:55:00Z">
              <w:r w:rsidDel="00387F67">
                <w:delText>measTypes</w:delText>
              </w:r>
              <w:r w:rsidDel="00387F67">
                <w:br/>
                <w:delText xml:space="preserve"> or</w:delText>
              </w:r>
              <w:r w:rsidDel="00387F67">
                <w:br/>
                <w:delText>measType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C4F1" w14:textId="05E78FF9" w:rsidR="00387F67" w:rsidDel="00387F67" w:rsidRDefault="00387F67">
            <w:pPr>
              <w:pStyle w:val="TAL"/>
              <w:keepNext w:val="0"/>
              <w:rPr>
                <w:del w:id="156" w:author="Huawei" w:date="2020-05-08T18:55:00Z"/>
              </w:rPr>
            </w:pPr>
            <w:del w:id="157" w:author="Huawei" w:date="2020-05-08T18:55:00Z">
              <w:r w:rsidDel="00387F67">
                <w:delText>For the XML schema based XML format, depending on sender's choice for optional positioning presence, either XML element "measTypes" or XML elements "measType" will be used.</w:delText>
              </w:r>
            </w:del>
          </w:p>
        </w:tc>
      </w:tr>
      <w:tr w:rsidR="00387F67" w:rsidDel="00387F67" w14:paraId="323E8869" w14:textId="49AA2AEF" w:rsidTr="00387F67">
        <w:trPr>
          <w:cantSplit/>
          <w:jc w:val="center"/>
          <w:del w:id="158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0478" w14:textId="75B0A52B" w:rsidR="00387F67" w:rsidDel="00387F67" w:rsidRDefault="00387F67">
            <w:pPr>
              <w:pStyle w:val="TAL"/>
              <w:keepNext w:val="0"/>
              <w:rPr>
                <w:del w:id="159" w:author="Huawei" w:date="2020-05-08T18:55:00Z"/>
                <w:rFonts w:ascii="Courier New" w:hAnsi="Courier New" w:cs="Courier New"/>
              </w:rPr>
            </w:pPr>
            <w:del w:id="160" w:author="Huawei" w:date="2020-05-08T18:55:00Z">
              <w:r w:rsidDel="00387F67">
                <w:rPr>
                  <w:rFonts w:ascii="Courier New" w:hAnsi="Courier New" w:cs="Courier New"/>
                </w:rPr>
                <w:delText>measValues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33ED" w14:textId="4132F28A" w:rsidR="00387F67" w:rsidDel="00387F67" w:rsidRDefault="00387F67">
            <w:pPr>
              <w:pStyle w:val="TAL"/>
              <w:keepNext w:val="0"/>
              <w:rPr>
                <w:del w:id="161" w:author="Huawei" w:date="2020-05-08T18:55:00Z"/>
              </w:rPr>
            </w:pPr>
            <w:del w:id="162" w:author="Huawei" w:date="2020-05-08T18:55:00Z">
              <w:r w:rsidDel="00387F67">
                <w:delText>measValue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FE1D" w14:textId="5A8F61DC" w:rsidR="00387F67" w:rsidDel="00387F67" w:rsidRDefault="00387F67">
            <w:pPr>
              <w:pStyle w:val="TAL"/>
              <w:keepNext w:val="0"/>
              <w:rPr>
                <w:del w:id="163" w:author="Huawei" w:date="2020-05-08T18:55:00Z"/>
              </w:rPr>
            </w:pPr>
          </w:p>
        </w:tc>
      </w:tr>
      <w:tr w:rsidR="00387F67" w:rsidDel="00387F67" w14:paraId="0E373E0B" w14:textId="62A89BBC" w:rsidTr="00387F67">
        <w:trPr>
          <w:cantSplit/>
          <w:jc w:val="center"/>
          <w:del w:id="164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F0E0" w14:textId="0328A1DF" w:rsidR="00387F67" w:rsidDel="00387F67" w:rsidRDefault="00387F67">
            <w:pPr>
              <w:pStyle w:val="TAL"/>
              <w:keepNext w:val="0"/>
              <w:rPr>
                <w:del w:id="165" w:author="Huawei" w:date="2020-05-08T18:55:00Z"/>
                <w:rFonts w:ascii="Courier New" w:hAnsi="Courier New" w:cs="Courier New"/>
              </w:rPr>
            </w:pPr>
            <w:del w:id="166" w:author="Huawei" w:date="2020-05-08T18:55:00Z">
              <w:r w:rsidDel="00387F67">
                <w:rPr>
                  <w:rFonts w:ascii="Courier New" w:hAnsi="Courier New" w:cs="Courier New"/>
                </w:rPr>
                <w:lastRenderedPageBreak/>
                <w:delText>measObjInstId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74DA" w14:textId="6E3723A4" w:rsidR="00387F67" w:rsidDel="00387F67" w:rsidRDefault="00387F67">
            <w:pPr>
              <w:pStyle w:val="TAL"/>
              <w:keepNext w:val="0"/>
              <w:rPr>
                <w:del w:id="167" w:author="Huawei" w:date="2020-05-08T18:55:00Z"/>
              </w:rPr>
            </w:pPr>
            <w:del w:id="168" w:author="Huawei" w:date="2020-05-08T18:55:00Z">
              <w:r w:rsidDel="00387F67">
                <w:delText>measValue measObjLdn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A0DF" w14:textId="545F2F5B" w:rsidR="00387F67" w:rsidDel="00387F67" w:rsidRDefault="00387F67">
            <w:pPr>
              <w:pStyle w:val="TAL"/>
              <w:keepNext w:val="0"/>
              <w:rPr>
                <w:del w:id="169" w:author="Huawei" w:date="2020-05-08T18:55:00Z"/>
              </w:rPr>
            </w:pPr>
          </w:p>
        </w:tc>
      </w:tr>
      <w:tr w:rsidR="00387F67" w:rsidDel="00387F67" w14:paraId="0A3B732F" w14:textId="2BAE3E11" w:rsidTr="00387F67">
        <w:trPr>
          <w:cantSplit/>
          <w:jc w:val="center"/>
          <w:del w:id="170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D3DB" w14:textId="2879B130" w:rsidR="00387F67" w:rsidDel="00387F67" w:rsidRDefault="00387F67">
            <w:pPr>
              <w:pStyle w:val="TAL"/>
              <w:keepNext w:val="0"/>
              <w:rPr>
                <w:del w:id="171" w:author="Huawei" w:date="2020-05-08T18:55:00Z"/>
                <w:rFonts w:ascii="Courier New" w:hAnsi="Courier New" w:cs="Courier New"/>
              </w:rPr>
            </w:pPr>
            <w:del w:id="172" w:author="Huawei" w:date="2020-05-08T18:55:00Z">
              <w:r w:rsidDel="00387F67">
                <w:rPr>
                  <w:rFonts w:ascii="Courier New" w:hAnsi="Courier New" w:cs="Courier New"/>
                </w:rPr>
                <w:delText>measResults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6AAD" w14:textId="14DF1FA5" w:rsidR="00387F67" w:rsidDel="00387F67" w:rsidRDefault="00387F67">
            <w:pPr>
              <w:pStyle w:val="TAL"/>
              <w:keepNext w:val="0"/>
              <w:rPr>
                <w:del w:id="173" w:author="Huawei" w:date="2020-05-08T18:55:00Z"/>
              </w:rPr>
            </w:pPr>
            <w:del w:id="174" w:author="Huawei" w:date="2020-05-08T18:55:00Z">
              <w:r w:rsidDel="00387F67">
                <w:delText>measResults</w:delText>
              </w:r>
              <w:r w:rsidDel="00387F67">
                <w:br/>
                <w:delText xml:space="preserve"> or</w:delText>
              </w:r>
            </w:del>
          </w:p>
          <w:p w14:paraId="0F503AE7" w14:textId="47CCDE50" w:rsidR="00387F67" w:rsidDel="00387F67" w:rsidRDefault="00387F67">
            <w:pPr>
              <w:pStyle w:val="TAL"/>
              <w:keepNext w:val="0"/>
              <w:rPr>
                <w:del w:id="175" w:author="Huawei" w:date="2020-05-08T18:55:00Z"/>
              </w:rPr>
            </w:pPr>
            <w:del w:id="176" w:author="Huawei" w:date="2020-05-08T18:55:00Z">
              <w:r w:rsidDel="00387F67">
                <w:delText>r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7169" w14:textId="5DFC1B40" w:rsidR="00387F67" w:rsidDel="00387F67" w:rsidRDefault="00387F67">
            <w:pPr>
              <w:pStyle w:val="TAL"/>
              <w:keepNext w:val="0"/>
              <w:rPr>
                <w:del w:id="177" w:author="Huawei" w:date="2020-05-08T18:55:00Z"/>
              </w:rPr>
            </w:pPr>
            <w:del w:id="178" w:author="Huawei" w:date="2020-05-08T18:55:00Z">
              <w:r w:rsidDel="00387F67">
                <w:delText>For the XML schema based XML format, depending on sender's choice for optional positioning presence, either XML element "measResults" or XML elements "r" will be used.</w:delText>
              </w:r>
            </w:del>
          </w:p>
        </w:tc>
      </w:tr>
      <w:tr w:rsidR="00387F67" w:rsidDel="00387F67" w14:paraId="723F0503" w14:textId="28ACB653" w:rsidTr="00387F67">
        <w:trPr>
          <w:cantSplit/>
          <w:jc w:val="center"/>
          <w:del w:id="179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81BB" w14:textId="69B1AEE2" w:rsidR="00387F67" w:rsidDel="00387F67" w:rsidRDefault="00387F67">
            <w:pPr>
              <w:pStyle w:val="TAL"/>
              <w:keepNext w:val="0"/>
              <w:rPr>
                <w:del w:id="180" w:author="Huawei" w:date="2020-05-08T18:55:00Z"/>
                <w:rFonts w:ascii="Courier New" w:hAnsi="Courier New" w:cs="Courier New"/>
              </w:rPr>
            </w:pPr>
            <w:del w:id="181" w:author="Huawei" w:date="2020-05-08T18:55:00Z">
              <w:r w:rsidDel="00387F67">
                <w:rPr>
                  <w:rFonts w:ascii="Courier New" w:hAnsi="Courier New" w:cs="Courier New"/>
                </w:rPr>
                <w:delText>suspectFlag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AA7E" w14:textId="68C92B83" w:rsidR="00387F67" w:rsidDel="00387F67" w:rsidRDefault="00387F67">
            <w:pPr>
              <w:pStyle w:val="TAL"/>
              <w:keepNext w:val="0"/>
              <w:rPr>
                <w:del w:id="182" w:author="Huawei" w:date="2020-05-08T18:55:00Z"/>
              </w:rPr>
            </w:pPr>
            <w:del w:id="183" w:author="Huawei" w:date="2020-05-08T18:55:00Z">
              <w:r w:rsidDel="00387F67">
                <w:delText>suspect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6929" w14:textId="08971FD4" w:rsidR="00387F67" w:rsidDel="00387F67" w:rsidRDefault="00387F67">
            <w:pPr>
              <w:pStyle w:val="TAL"/>
              <w:keepNext w:val="0"/>
              <w:rPr>
                <w:del w:id="184" w:author="Huawei" w:date="2020-05-08T18:55:00Z"/>
              </w:rPr>
            </w:pPr>
          </w:p>
        </w:tc>
      </w:tr>
      <w:tr w:rsidR="00387F67" w:rsidDel="00387F67" w14:paraId="252B11C4" w14:textId="0F2C56C9" w:rsidTr="00387F67">
        <w:trPr>
          <w:cantSplit/>
          <w:jc w:val="center"/>
          <w:del w:id="185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29FD" w14:textId="6BE73E58" w:rsidR="00387F67" w:rsidDel="00387F67" w:rsidRDefault="00387F67">
            <w:pPr>
              <w:pStyle w:val="TAL"/>
              <w:keepNext w:val="0"/>
              <w:rPr>
                <w:del w:id="186" w:author="Huawei" w:date="2020-05-08T18:55:00Z"/>
                <w:rFonts w:ascii="Courier New" w:hAnsi="Courier New" w:cs="Courier New"/>
              </w:rPr>
            </w:pPr>
            <w:del w:id="187" w:author="Huawei" w:date="2020-05-08T18:55:00Z">
              <w:r w:rsidDel="00387F67">
                <w:rPr>
                  <w:rFonts w:ascii="Courier New" w:hAnsi="Courier New" w:cs="Courier New"/>
                </w:rPr>
                <w:delText>timeStamp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D04F" w14:textId="0A2F062F" w:rsidR="00387F67" w:rsidDel="00387F67" w:rsidRDefault="00387F67">
            <w:pPr>
              <w:pStyle w:val="TAL"/>
              <w:keepNext w:val="0"/>
              <w:rPr>
                <w:del w:id="188" w:author="Huawei" w:date="2020-05-08T18:55:00Z"/>
              </w:rPr>
            </w:pPr>
            <w:del w:id="189" w:author="Huawei" w:date="2020-05-08T18:55:00Z">
              <w:r w:rsidDel="00387F67">
                <w:delText>measData endTime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5B36" w14:textId="490CE7FB" w:rsidR="00387F67" w:rsidDel="00387F67" w:rsidRDefault="00387F67">
            <w:pPr>
              <w:pStyle w:val="TAL"/>
              <w:keepNext w:val="0"/>
              <w:rPr>
                <w:del w:id="190" w:author="Huawei" w:date="2020-05-08T18:55:00Z"/>
              </w:rPr>
            </w:pPr>
          </w:p>
        </w:tc>
      </w:tr>
      <w:tr w:rsidR="00387F67" w:rsidDel="00387F67" w14:paraId="01E125D9" w14:textId="769D24B9" w:rsidTr="00387F67">
        <w:trPr>
          <w:cantSplit/>
          <w:jc w:val="center"/>
          <w:del w:id="191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5C4E" w14:textId="2743E5FD" w:rsidR="00387F67" w:rsidDel="00387F67" w:rsidRDefault="00387F67">
            <w:pPr>
              <w:pStyle w:val="TAL"/>
              <w:keepNext w:val="0"/>
              <w:rPr>
                <w:del w:id="192" w:author="Huawei" w:date="2020-05-08T18:55:00Z"/>
                <w:rFonts w:cs="Arial"/>
              </w:rPr>
            </w:pPr>
            <w:del w:id="193" w:author="Huawei" w:date="2020-05-08T18:55:00Z">
              <w:r w:rsidDel="00387F67">
                <w:rPr>
                  <w:rFonts w:cs="Arial"/>
                </w:rPr>
                <w:delText>There is no corresponding File Content Item.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D67A" w14:textId="50828E3F" w:rsidR="00387F67" w:rsidDel="00387F67" w:rsidRDefault="00387F67">
            <w:pPr>
              <w:pStyle w:val="TAL"/>
              <w:keepNext w:val="0"/>
              <w:rPr>
                <w:del w:id="194" w:author="Huawei" w:date="2020-05-08T18:55:00Z"/>
              </w:rPr>
            </w:pPr>
            <w:del w:id="195" w:author="Huawei" w:date="2020-05-08T18:55:00Z">
              <w:r w:rsidDel="00387F67">
                <w:delText>measType p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04B9" w14:textId="36EB2953" w:rsidR="00387F67" w:rsidDel="00387F67" w:rsidRDefault="00387F67">
            <w:pPr>
              <w:pStyle w:val="TAL"/>
              <w:keepNext w:val="0"/>
              <w:rPr>
                <w:del w:id="196" w:author="Huawei" w:date="2020-05-08T18:55:00Z"/>
              </w:rPr>
            </w:pPr>
            <w:del w:id="197" w:author="Huawei" w:date="2020-05-08T18:55:00Z">
              <w:r w:rsidDel="00387F67">
                <w:delText>An optional positioning XML attribute specification of XML element "measType" (XML schema based), used to identify a measurement type for the purpose of correlation to a result. The value of this XML attribute specification is expected to be a non-zero, non-negative integer value that is unique for each instance of XML element "measType" that is contained within the measurement data collection file.</w:delText>
              </w:r>
            </w:del>
          </w:p>
        </w:tc>
      </w:tr>
      <w:tr w:rsidR="00387F67" w:rsidDel="00387F67" w14:paraId="68A5C0DA" w14:textId="30376805" w:rsidTr="00387F67">
        <w:trPr>
          <w:cantSplit/>
          <w:jc w:val="center"/>
          <w:del w:id="198" w:author="Huawei" w:date="2020-05-08T18:55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9407" w14:textId="04C34D5D" w:rsidR="00387F67" w:rsidDel="00387F67" w:rsidRDefault="00387F67">
            <w:pPr>
              <w:pStyle w:val="TAL"/>
              <w:keepNext w:val="0"/>
              <w:rPr>
                <w:del w:id="199" w:author="Huawei" w:date="2020-05-08T18:55:00Z"/>
                <w:rFonts w:cs="Arial"/>
              </w:rPr>
            </w:pPr>
            <w:del w:id="200" w:author="Huawei" w:date="2020-05-08T18:55:00Z">
              <w:r w:rsidDel="00387F67">
                <w:rPr>
                  <w:rFonts w:cs="Arial"/>
                </w:rPr>
                <w:delText>There is no corresponding File Content Item.</w:delText>
              </w:r>
            </w:del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B219" w14:textId="45830667" w:rsidR="00387F67" w:rsidDel="00387F67" w:rsidRDefault="00387F67">
            <w:pPr>
              <w:pStyle w:val="TAL"/>
              <w:keepNext w:val="0"/>
              <w:rPr>
                <w:del w:id="201" w:author="Huawei" w:date="2020-05-08T18:55:00Z"/>
              </w:rPr>
            </w:pPr>
            <w:del w:id="202" w:author="Huawei" w:date="2020-05-08T18:55:00Z">
              <w:r w:rsidDel="00387F67">
                <w:delText>r p</w:delText>
              </w:r>
            </w:del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6CF5" w14:textId="605822AE" w:rsidR="00387F67" w:rsidDel="00387F67" w:rsidRDefault="00387F67">
            <w:pPr>
              <w:pStyle w:val="TAL"/>
              <w:keepNext w:val="0"/>
              <w:rPr>
                <w:del w:id="203" w:author="Huawei" w:date="2020-05-08T18:55:00Z"/>
              </w:rPr>
            </w:pPr>
            <w:del w:id="204" w:author="Huawei" w:date="2020-05-08T18:55:00Z">
              <w:r w:rsidDel="00387F67">
                <w:delText>An optional positioning XML attribute specification of XML element "r", used to correlate a result to a measurement type. The value of this XML attribute specification should match the value of XML attribute specification "p" of the corresponding XML element "measType" (XML schema based).</w:delText>
              </w:r>
            </w:del>
          </w:p>
        </w:tc>
      </w:tr>
    </w:tbl>
    <w:p w14:paraId="39E460D5" w14:textId="77777777" w:rsidR="00387F67" w:rsidRDefault="00387F67" w:rsidP="00387F67">
      <w:pPr>
        <w:rPr>
          <w:rFonts w:eastAsia="Times New Roman"/>
        </w:rPr>
      </w:pPr>
    </w:p>
    <w:p w14:paraId="0963ABF7" w14:textId="7A93E81B" w:rsidR="00387F67" w:rsidDel="00387F67" w:rsidRDefault="00387F67" w:rsidP="00387F67">
      <w:pPr>
        <w:pStyle w:val="5"/>
        <w:rPr>
          <w:del w:id="205" w:author="Huawei" w:date="2020-05-08T18:55:00Z"/>
        </w:rPr>
      </w:pPr>
      <w:bookmarkStart w:id="206" w:name="_Toc35856520"/>
      <w:bookmarkStart w:id="207" w:name="_Toc26975647"/>
      <w:bookmarkStart w:id="208" w:name="_Toc20494602"/>
      <w:del w:id="209" w:author="Huawei" w:date="2020-05-08T18:55:00Z">
        <w:r w:rsidDel="00387F67">
          <w:delText>11.3.2.1.4.3</w:delText>
        </w:r>
        <w:r w:rsidDel="00387F67">
          <w:tab/>
          <w:delText>XML schema</w:delText>
        </w:r>
        <w:bookmarkEnd w:id="206"/>
        <w:bookmarkEnd w:id="207"/>
        <w:bookmarkEnd w:id="208"/>
      </w:del>
    </w:p>
    <w:p w14:paraId="4FC8DB60" w14:textId="74281668" w:rsidR="00387F67" w:rsidDel="00387F67" w:rsidRDefault="00387F67" w:rsidP="00387F67">
      <w:pPr>
        <w:pStyle w:val="6"/>
        <w:rPr>
          <w:del w:id="210" w:author="Huawei" w:date="2020-05-08T18:55:00Z"/>
        </w:rPr>
      </w:pPr>
      <w:bookmarkStart w:id="211" w:name="_Toc35856521"/>
      <w:bookmarkStart w:id="212" w:name="_Toc26975648"/>
      <w:bookmarkStart w:id="213" w:name="_Toc20494603"/>
      <w:del w:id="214" w:author="Huawei" w:date="2020-05-08T18:55:00Z">
        <w:r w:rsidDel="00387F67">
          <w:delText>11.3.2.1.4.3.1</w:delText>
        </w:r>
        <w:r w:rsidDel="00387F67">
          <w:tab/>
          <w:delText>Performance data file XML schema</w:delText>
        </w:r>
        <w:bookmarkEnd w:id="211"/>
        <w:bookmarkEnd w:id="212"/>
        <w:bookmarkEnd w:id="213"/>
      </w:del>
    </w:p>
    <w:p w14:paraId="6794D800" w14:textId="294926AE" w:rsidR="00387F67" w:rsidDel="00387F67" w:rsidRDefault="00387F67" w:rsidP="00387F67">
      <w:pPr>
        <w:keepNext/>
        <w:keepLines/>
        <w:rPr>
          <w:del w:id="215" w:author="Huawei" w:date="2020-05-08T18:55:00Z"/>
        </w:rPr>
      </w:pPr>
      <w:del w:id="216" w:author="Huawei" w:date="2020-05-08T18:55:00Z">
        <w:r w:rsidDel="00387F67">
          <w:delText xml:space="preserve">The following XML schema </w:delText>
        </w:r>
        <w:r w:rsidDel="00387F67">
          <w:rPr>
            <w:rFonts w:ascii="Courier New" w:hAnsi="Courier New"/>
          </w:rPr>
          <w:delText>measData.xsd</w:delText>
        </w:r>
        <w:r w:rsidDel="00387F67">
          <w:delText xml:space="preserve"> is the schema for performance measurements data XML files:</w:delText>
        </w:r>
      </w:del>
    </w:p>
    <w:p w14:paraId="542F67F1" w14:textId="02BFE747" w:rsidR="00387F67" w:rsidDel="00387F67" w:rsidRDefault="00387F67" w:rsidP="00387F67">
      <w:pPr>
        <w:pStyle w:val="PL"/>
        <w:keepNext/>
        <w:keepLines/>
        <w:rPr>
          <w:del w:id="217" w:author="Huawei" w:date="2020-05-08T18:55:00Z"/>
          <w:noProof w:val="0"/>
        </w:rPr>
      </w:pPr>
      <w:del w:id="218" w:author="Huawei" w:date="2020-05-08T18:55:00Z">
        <w:r w:rsidDel="00387F67">
          <w:rPr>
            <w:noProof w:val="0"/>
          </w:rPr>
          <w:delText>&lt;?xml version="1.0" encoding="UTF-8"?&gt;</w:delText>
        </w:r>
      </w:del>
    </w:p>
    <w:p w14:paraId="39B370A0" w14:textId="19655ABA" w:rsidR="00387F67" w:rsidDel="00387F67" w:rsidRDefault="00387F67" w:rsidP="00387F67">
      <w:pPr>
        <w:pStyle w:val="PL"/>
        <w:keepNext/>
        <w:keepLines/>
        <w:rPr>
          <w:del w:id="219" w:author="Huawei" w:date="2020-05-08T18:55:00Z"/>
          <w:noProof w:val="0"/>
        </w:rPr>
      </w:pPr>
      <w:del w:id="220" w:author="Huawei" w:date="2020-05-08T18:55:00Z">
        <w:r w:rsidDel="00387F67">
          <w:rPr>
            <w:noProof w:val="0"/>
          </w:rPr>
          <w:delText>&lt;!--</w:delText>
        </w:r>
      </w:del>
    </w:p>
    <w:p w14:paraId="33F48F6E" w14:textId="7A515157" w:rsidR="00387F67" w:rsidDel="00387F67" w:rsidRDefault="00387F67" w:rsidP="00387F67">
      <w:pPr>
        <w:pStyle w:val="PL"/>
        <w:keepNext/>
        <w:keepLines/>
        <w:rPr>
          <w:del w:id="221" w:author="Huawei" w:date="2020-05-08T18:55:00Z"/>
          <w:noProof w:val="0"/>
        </w:rPr>
      </w:pPr>
      <w:del w:id="222" w:author="Huawei" w:date="2020-05-08T18:55:00Z">
        <w:r w:rsidDel="00387F67">
          <w:rPr>
            <w:noProof w:val="0"/>
          </w:rPr>
          <w:delText xml:space="preserve">  3GPP TS 28.532 Measurements data XML file format definition</w:delText>
        </w:r>
      </w:del>
    </w:p>
    <w:p w14:paraId="482F389E" w14:textId="4ECB60EB" w:rsidR="00387F67" w:rsidDel="00387F67" w:rsidRDefault="00387F67" w:rsidP="00387F67">
      <w:pPr>
        <w:pStyle w:val="PL"/>
        <w:keepNext/>
        <w:keepLines/>
        <w:rPr>
          <w:del w:id="223" w:author="Huawei" w:date="2020-05-08T18:55:00Z"/>
          <w:noProof w:val="0"/>
        </w:rPr>
      </w:pPr>
      <w:del w:id="224" w:author="Huawei" w:date="2020-05-08T18:55:00Z">
        <w:r w:rsidDel="00387F67">
          <w:rPr>
            <w:noProof w:val="0"/>
          </w:rPr>
          <w:delText xml:space="preserve">  data file XML schema</w:delText>
        </w:r>
      </w:del>
    </w:p>
    <w:p w14:paraId="569BCE14" w14:textId="3FDC2A98" w:rsidR="00387F67" w:rsidDel="00387F67" w:rsidRDefault="00387F67" w:rsidP="00387F67">
      <w:pPr>
        <w:pStyle w:val="PL"/>
        <w:keepNext/>
        <w:keepLines/>
        <w:rPr>
          <w:del w:id="225" w:author="Huawei" w:date="2020-05-08T18:55:00Z"/>
          <w:noProof w:val="0"/>
        </w:rPr>
      </w:pPr>
      <w:del w:id="226" w:author="Huawei" w:date="2020-05-08T18:55:00Z">
        <w:r w:rsidDel="00387F67">
          <w:rPr>
            <w:noProof w:val="0"/>
          </w:rPr>
          <w:delText xml:space="preserve">  measData.xsd</w:delText>
        </w:r>
      </w:del>
    </w:p>
    <w:p w14:paraId="323DB673" w14:textId="44F0D1B1" w:rsidR="00387F67" w:rsidDel="00387F67" w:rsidRDefault="00387F67" w:rsidP="00387F67">
      <w:pPr>
        <w:pStyle w:val="PL"/>
        <w:keepNext/>
        <w:keepLines/>
        <w:rPr>
          <w:del w:id="227" w:author="Huawei" w:date="2020-05-08T18:55:00Z"/>
          <w:noProof w:val="0"/>
        </w:rPr>
      </w:pPr>
      <w:del w:id="228" w:author="Huawei" w:date="2020-05-08T18:55:00Z">
        <w:r w:rsidDel="00387F67">
          <w:rPr>
            <w:noProof w:val="0"/>
          </w:rPr>
          <w:delText>--&gt;</w:delText>
        </w:r>
      </w:del>
    </w:p>
    <w:p w14:paraId="048D23CF" w14:textId="1EC475A4" w:rsidR="00387F67" w:rsidDel="00387F67" w:rsidRDefault="00387F67" w:rsidP="00387F67">
      <w:pPr>
        <w:pStyle w:val="PL"/>
        <w:keepNext/>
        <w:keepLines/>
        <w:rPr>
          <w:del w:id="229" w:author="Huawei" w:date="2020-05-08T18:55:00Z"/>
          <w:noProof w:val="0"/>
        </w:rPr>
      </w:pPr>
      <w:del w:id="230" w:author="Huawei" w:date="2020-05-08T18:55:00Z">
        <w:r w:rsidDel="00387F67">
          <w:rPr>
            <w:noProof w:val="0"/>
          </w:rPr>
          <w:delText>&lt;schema xmlns="http://www.w3.org/2001/XMLSchema" xmlns:md="http://www.3gpp.org/ftp/specs/archive/28_series/28.532#measData" targetNamespace="http://www.3gpp.org/ftp/specs/archive/28_series/28.532#measData" elementFormDefault="qualified"&gt;</w:delText>
        </w:r>
      </w:del>
    </w:p>
    <w:p w14:paraId="35A3815C" w14:textId="7FFAD947" w:rsidR="00387F67" w:rsidDel="00387F67" w:rsidRDefault="00387F67" w:rsidP="00387F67">
      <w:pPr>
        <w:pStyle w:val="PL"/>
        <w:rPr>
          <w:del w:id="231" w:author="Huawei" w:date="2020-05-08T18:55:00Z"/>
          <w:noProof w:val="0"/>
        </w:rPr>
      </w:pPr>
      <w:del w:id="232" w:author="Huawei" w:date="2020-05-08T18:55:00Z">
        <w:r w:rsidDel="00387F67">
          <w:rPr>
            <w:noProof w:val="0"/>
          </w:rPr>
          <w:tab/>
          <w:delText>&lt;!-- Measurement collection data file root XML element --&gt;</w:delText>
        </w:r>
      </w:del>
    </w:p>
    <w:p w14:paraId="5CA672FF" w14:textId="0927ABC5" w:rsidR="00387F67" w:rsidDel="00387F67" w:rsidRDefault="00387F67" w:rsidP="00387F67">
      <w:pPr>
        <w:pStyle w:val="PL"/>
        <w:rPr>
          <w:del w:id="233" w:author="Huawei" w:date="2020-05-08T18:55:00Z"/>
          <w:noProof w:val="0"/>
        </w:rPr>
      </w:pPr>
      <w:del w:id="234" w:author="Huawei" w:date="2020-05-08T18:55:00Z">
        <w:r w:rsidDel="00387F67">
          <w:rPr>
            <w:noProof w:val="0"/>
          </w:rPr>
          <w:tab/>
          <w:delText>&lt;element name="measDataFile"&gt;</w:delText>
        </w:r>
      </w:del>
    </w:p>
    <w:p w14:paraId="789692E6" w14:textId="4A14A8A1" w:rsidR="00387F67" w:rsidDel="00387F67" w:rsidRDefault="00387F67" w:rsidP="00387F67">
      <w:pPr>
        <w:pStyle w:val="PL"/>
        <w:rPr>
          <w:del w:id="235" w:author="Huawei" w:date="2020-05-08T18:55:00Z"/>
          <w:noProof w:val="0"/>
        </w:rPr>
      </w:pPr>
      <w:del w:id="23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438E81D5" w14:textId="354914AF" w:rsidR="00387F67" w:rsidDel="00387F67" w:rsidRDefault="00387F67" w:rsidP="00387F67">
      <w:pPr>
        <w:pStyle w:val="PL"/>
        <w:rPr>
          <w:del w:id="237" w:author="Huawei" w:date="2020-05-08T18:55:00Z"/>
          <w:noProof w:val="0"/>
        </w:rPr>
      </w:pPr>
      <w:del w:id="23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&lt;sequence&gt;</w:delText>
        </w:r>
      </w:del>
    </w:p>
    <w:p w14:paraId="4D17A105" w14:textId="77881A3E" w:rsidR="00387F67" w:rsidDel="00387F67" w:rsidRDefault="00387F67" w:rsidP="00387F67">
      <w:pPr>
        <w:pStyle w:val="PL"/>
        <w:rPr>
          <w:del w:id="239" w:author="Huawei" w:date="2020-05-08T18:55:00Z"/>
          <w:noProof w:val="0"/>
        </w:rPr>
      </w:pPr>
      <w:del w:id="24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name="fileHeader"&gt;</w:delText>
        </w:r>
      </w:del>
    </w:p>
    <w:p w14:paraId="1E891216" w14:textId="7AEA6D25" w:rsidR="00387F67" w:rsidDel="00387F67" w:rsidRDefault="00387F67" w:rsidP="00387F67">
      <w:pPr>
        <w:pStyle w:val="PL"/>
        <w:rPr>
          <w:del w:id="241" w:author="Huawei" w:date="2020-05-08T18:55:00Z"/>
          <w:noProof w:val="0"/>
        </w:rPr>
      </w:pPr>
      <w:del w:id="24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0B87A498" w14:textId="1A34B272" w:rsidR="00387F67" w:rsidDel="00387F67" w:rsidRDefault="00387F67" w:rsidP="00387F67">
      <w:pPr>
        <w:pStyle w:val="PL"/>
        <w:rPr>
          <w:del w:id="243" w:author="Huawei" w:date="2020-05-08T18:55:00Z"/>
          <w:noProof w:val="0"/>
        </w:rPr>
      </w:pPr>
      <w:del w:id="24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&lt;sequence&gt;</w:delText>
        </w:r>
      </w:del>
    </w:p>
    <w:p w14:paraId="6DC22372" w14:textId="2B20F37E" w:rsidR="00387F67" w:rsidDel="00387F67" w:rsidRDefault="00387F67" w:rsidP="00387F67">
      <w:pPr>
        <w:pStyle w:val="PL"/>
        <w:rPr>
          <w:del w:id="245" w:author="Huawei" w:date="2020-05-08T18:55:00Z"/>
          <w:noProof w:val="0"/>
        </w:rPr>
      </w:pPr>
      <w:del w:id="24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name="fileSender"&gt;</w:delText>
        </w:r>
      </w:del>
    </w:p>
    <w:p w14:paraId="4BD6D083" w14:textId="241887BC" w:rsidR="00387F67" w:rsidDel="00387F67" w:rsidRDefault="00387F67" w:rsidP="00387F67">
      <w:pPr>
        <w:pStyle w:val="PL"/>
        <w:rPr>
          <w:del w:id="247" w:author="Huawei" w:date="2020-05-08T18:55:00Z"/>
          <w:noProof w:val="0"/>
        </w:rPr>
      </w:pPr>
      <w:del w:id="24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0B0A146C" w14:textId="36387D89" w:rsidR="00387F67" w:rsidDel="00387F67" w:rsidRDefault="00387F67" w:rsidP="00387F67">
      <w:pPr>
        <w:pStyle w:val="PL"/>
        <w:rPr>
          <w:del w:id="249" w:author="Huawei" w:date="2020-05-08T18:55:00Z"/>
          <w:noProof w:val="0"/>
        </w:rPr>
      </w:pPr>
      <w:del w:id="25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name="senderName" type="string" use="optional"/&gt;</w:delText>
        </w:r>
      </w:del>
    </w:p>
    <w:p w14:paraId="1CBE3D1E" w14:textId="701A84B5" w:rsidR="00387F67" w:rsidDel="00387F67" w:rsidRDefault="00387F67" w:rsidP="00387F67">
      <w:pPr>
        <w:pStyle w:val="PL"/>
        <w:rPr>
          <w:del w:id="251" w:author="Huawei" w:date="2020-05-08T18:55:00Z"/>
          <w:noProof w:val="0"/>
        </w:rPr>
      </w:pPr>
      <w:del w:id="25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name="senderType" type="string" use="optional"/&gt;</w:delText>
        </w:r>
      </w:del>
    </w:p>
    <w:p w14:paraId="493B5F1F" w14:textId="0295E4E4" w:rsidR="00387F67" w:rsidDel="00387F67" w:rsidRDefault="00387F67" w:rsidP="00387F67">
      <w:pPr>
        <w:pStyle w:val="PL"/>
        <w:rPr>
          <w:del w:id="253" w:author="Huawei" w:date="2020-05-08T18:55:00Z"/>
          <w:noProof w:val="0"/>
        </w:rPr>
      </w:pPr>
      <w:del w:id="25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05BCFD16" w14:textId="3DEEC250" w:rsidR="00387F67" w:rsidDel="00387F67" w:rsidRDefault="00387F67" w:rsidP="00387F67">
      <w:pPr>
        <w:pStyle w:val="PL"/>
        <w:rPr>
          <w:del w:id="255" w:author="Huawei" w:date="2020-05-08T18:55:00Z"/>
          <w:noProof w:val="0"/>
        </w:rPr>
      </w:pPr>
      <w:del w:id="25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3E45D9C8" w14:textId="0D8D577D" w:rsidR="00387F67" w:rsidDel="00387F67" w:rsidRDefault="00387F67" w:rsidP="00387F67">
      <w:pPr>
        <w:pStyle w:val="PL"/>
        <w:rPr>
          <w:del w:id="257" w:author="Huawei" w:date="2020-05-08T18:55:00Z"/>
          <w:noProof w:val="0"/>
        </w:rPr>
      </w:pPr>
      <w:del w:id="25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name="measData"&gt;</w:delText>
        </w:r>
      </w:del>
    </w:p>
    <w:p w14:paraId="18C0AE9E" w14:textId="082A63BC" w:rsidR="00387F67" w:rsidDel="00387F67" w:rsidRDefault="00387F67" w:rsidP="00387F67">
      <w:pPr>
        <w:pStyle w:val="PL"/>
        <w:rPr>
          <w:del w:id="259" w:author="Huawei" w:date="2020-05-08T18:55:00Z"/>
          <w:noProof w:val="0"/>
        </w:rPr>
      </w:pPr>
      <w:del w:id="26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32F79886" w14:textId="18DE90BB" w:rsidR="00387F67" w:rsidDel="00387F67" w:rsidRDefault="00387F67" w:rsidP="00387F67">
      <w:pPr>
        <w:pStyle w:val="PL"/>
        <w:rPr>
          <w:del w:id="261" w:author="Huawei" w:date="2020-05-08T18:55:00Z"/>
          <w:noProof w:val="0"/>
        </w:rPr>
      </w:pPr>
      <w:del w:id="26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name="beginTime" type="dateTime" use="required"/&gt;</w:delText>
        </w:r>
      </w:del>
    </w:p>
    <w:p w14:paraId="5FA31E33" w14:textId="4DA03978" w:rsidR="00387F67" w:rsidDel="00387F67" w:rsidRDefault="00387F67" w:rsidP="00387F67">
      <w:pPr>
        <w:pStyle w:val="PL"/>
        <w:rPr>
          <w:del w:id="263" w:author="Huawei" w:date="2020-05-08T18:55:00Z"/>
          <w:noProof w:val="0"/>
        </w:rPr>
      </w:pPr>
      <w:del w:id="26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0FCA7C59" w14:textId="4C6EDA65" w:rsidR="00387F67" w:rsidDel="00387F67" w:rsidRDefault="00387F67" w:rsidP="00387F67">
      <w:pPr>
        <w:pStyle w:val="PL"/>
        <w:rPr>
          <w:del w:id="265" w:author="Huawei" w:date="2020-05-08T18:55:00Z"/>
          <w:noProof w:val="0"/>
        </w:rPr>
      </w:pPr>
      <w:del w:id="26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6611126F" w14:textId="199E00E0" w:rsidR="00387F67" w:rsidDel="00387F67" w:rsidRDefault="00387F67" w:rsidP="00387F67">
      <w:pPr>
        <w:pStyle w:val="PL"/>
        <w:rPr>
          <w:del w:id="267" w:author="Huawei" w:date="2020-05-08T18:55:00Z"/>
          <w:noProof w:val="0"/>
        </w:rPr>
      </w:pPr>
      <w:del w:id="26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&lt;/sequence&gt;</w:delText>
        </w:r>
      </w:del>
    </w:p>
    <w:p w14:paraId="37FD1DB1" w14:textId="2077BEF3" w:rsidR="00387F67" w:rsidDel="00387F67" w:rsidRDefault="00387F67" w:rsidP="00387F67">
      <w:pPr>
        <w:pStyle w:val="PL"/>
        <w:rPr>
          <w:del w:id="269" w:author="Huawei" w:date="2020-05-08T18:55:00Z"/>
          <w:noProof w:val="0"/>
        </w:rPr>
      </w:pPr>
      <w:del w:id="27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name="fileFormatVersion" type="string" use="required"/&gt;</w:delText>
        </w:r>
      </w:del>
    </w:p>
    <w:p w14:paraId="0468E253" w14:textId="24D8F71C" w:rsidR="00387F67" w:rsidDel="00387F67" w:rsidRDefault="00387F67" w:rsidP="00387F67">
      <w:pPr>
        <w:pStyle w:val="PL"/>
        <w:rPr>
          <w:del w:id="271" w:author="Huawei" w:date="2020-05-08T18:55:00Z"/>
          <w:noProof w:val="0"/>
        </w:rPr>
      </w:pPr>
      <w:del w:id="27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name="vendorName" type="string" use="optional"/&gt;</w:delText>
        </w:r>
      </w:del>
    </w:p>
    <w:p w14:paraId="46BF4785" w14:textId="59CD7D06" w:rsidR="00387F67" w:rsidDel="00387F67" w:rsidRDefault="00387F67" w:rsidP="00387F67">
      <w:pPr>
        <w:pStyle w:val="PL"/>
        <w:rPr>
          <w:del w:id="273" w:author="Huawei" w:date="2020-05-08T18:55:00Z"/>
          <w:noProof w:val="0"/>
        </w:rPr>
      </w:pPr>
      <w:del w:id="274" w:author="Huawei" w:date="2020-05-08T18:55:00Z">
        <w:r w:rsidDel="00387F67">
          <w:rPr>
            <w:noProof w:val="0"/>
          </w:rPr>
          <w:delText xml:space="preserve">            </w:delText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name="dnPrefix" type="string" use="optional"/&gt;</w:delText>
        </w:r>
      </w:del>
    </w:p>
    <w:p w14:paraId="33278A17" w14:textId="778ACFB0" w:rsidR="00387F67" w:rsidDel="00387F67" w:rsidRDefault="00387F67" w:rsidP="00387F67">
      <w:pPr>
        <w:pStyle w:val="PL"/>
        <w:rPr>
          <w:del w:id="275" w:author="Huawei" w:date="2020-05-08T18:55:00Z"/>
          <w:noProof w:val="0"/>
        </w:rPr>
      </w:pPr>
      <w:del w:id="27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0EE966DB" w14:textId="1710ED9B" w:rsidR="00387F67" w:rsidDel="00387F67" w:rsidRDefault="00387F67" w:rsidP="00387F67">
      <w:pPr>
        <w:pStyle w:val="PL"/>
        <w:rPr>
          <w:del w:id="277" w:author="Huawei" w:date="2020-05-08T18:55:00Z"/>
          <w:noProof w:val="0"/>
        </w:rPr>
      </w:pPr>
      <w:del w:id="27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2B1B9283" w14:textId="3C3E6C75" w:rsidR="00387F67" w:rsidDel="00387F67" w:rsidRDefault="00387F67" w:rsidP="00387F67">
      <w:pPr>
        <w:pStyle w:val="PL"/>
        <w:rPr>
          <w:del w:id="279" w:author="Huawei" w:date="2020-05-08T18:55:00Z"/>
          <w:noProof w:val="0"/>
        </w:rPr>
      </w:pPr>
      <w:del w:id="28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name="measData" minOccurs="0" maxOccurs="unbounded"&gt;</w:delText>
        </w:r>
      </w:del>
    </w:p>
    <w:p w14:paraId="5BD072D8" w14:textId="2689C0B7" w:rsidR="00387F67" w:rsidDel="00387F67" w:rsidRDefault="00387F67" w:rsidP="00387F67">
      <w:pPr>
        <w:pStyle w:val="PL"/>
        <w:rPr>
          <w:del w:id="281" w:author="Huawei" w:date="2020-05-08T18:55:00Z"/>
          <w:noProof w:val="0"/>
        </w:rPr>
      </w:pPr>
      <w:del w:id="28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66D2BEB4" w14:textId="278D8EE5" w:rsidR="00387F67" w:rsidDel="00387F67" w:rsidRDefault="00387F67" w:rsidP="00387F67">
      <w:pPr>
        <w:pStyle w:val="PL"/>
        <w:rPr>
          <w:del w:id="283" w:author="Huawei" w:date="2020-05-08T18:55:00Z"/>
          <w:noProof w:val="0"/>
        </w:rPr>
      </w:pPr>
      <w:del w:id="28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&lt;sequence&gt;</w:delText>
        </w:r>
      </w:del>
    </w:p>
    <w:p w14:paraId="3DEAF15B" w14:textId="7AAD42AF" w:rsidR="00387F67" w:rsidDel="00387F67" w:rsidRDefault="00387F67" w:rsidP="00387F67">
      <w:pPr>
        <w:pStyle w:val="PL"/>
        <w:rPr>
          <w:del w:id="285" w:author="Huawei" w:date="2020-05-08T18:55:00Z"/>
          <w:noProof w:val="0"/>
        </w:rPr>
      </w:pPr>
      <w:del w:id="28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name="measEntity"&gt;</w:delText>
        </w:r>
      </w:del>
    </w:p>
    <w:p w14:paraId="793A1476" w14:textId="41B7CCAA" w:rsidR="00387F67" w:rsidDel="00387F67" w:rsidRDefault="00387F67" w:rsidP="00387F67">
      <w:pPr>
        <w:pStyle w:val="PL"/>
        <w:rPr>
          <w:del w:id="287" w:author="Huawei" w:date="2020-05-08T18:55:00Z"/>
          <w:noProof w:val="0"/>
        </w:rPr>
      </w:pPr>
      <w:del w:id="28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442FDBFE" w14:textId="27DFABA9" w:rsidR="00387F67" w:rsidDel="00387F67" w:rsidRDefault="00387F67" w:rsidP="00387F67">
      <w:pPr>
        <w:pStyle w:val="PL"/>
        <w:rPr>
          <w:del w:id="289" w:author="Huawei" w:date="2020-05-08T18:55:00Z"/>
          <w:noProof w:val="0"/>
        </w:rPr>
      </w:pPr>
      <w:del w:id="29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name="userLabel" type="string" use="optional"/&gt;</w:delText>
        </w:r>
      </w:del>
    </w:p>
    <w:p w14:paraId="7B17731D" w14:textId="24ACEBEE" w:rsidR="00387F67" w:rsidDel="00387F67" w:rsidRDefault="00387F67" w:rsidP="00387F67">
      <w:pPr>
        <w:pStyle w:val="PL"/>
        <w:rPr>
          <w:del w:id="291" w:author="Huawei" w:date="2020-05-08T18:55:00Z"/>
          <w:noProof w:val="0"/>
        </w:rPr>
      </w:pPr>
      <w:del w:id="29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name="localDn" type="string" use="optional"/&gt;</w:delText>
        </w:r>
      </w:del>
    </w:p>
    <w:p w14:paraId="4DA8298D" w14:textId="72248610" w:rsidR="00387F67" w:rsidDel="00387F67" w:rsidRDefault="00387F67" w:rsidP="00387F67">
      <w:pPr>
        <w:pStyle w:val="PL"/>
        <w:rPr>
          <w:del w:id="293" w:author="Huawei" w:date="2020-05-08T18:55:00Z"/>
          <w:noProof w:val="0"/>
        </w:rPr>
      </w:pPr>
      <w:del w:id="294" w:author="Huawei" w:date="2020-05-08T18:55:00Z">
        <w:r w:rsidDel="00387F67">
          <w:rPr>
            <w:noProof w:val="0"/>
          </w:rPr>
          <w:lastRenderedPageBreak/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name="swVersion" type="string" use="optional"/&gt;</w:delText>
        </w:r>
      </w:del>
    </w:p>
    <w:p w14:paraId="474EF68A" w14:textId="453FD369" w:rsidR="00387F67" w:rsidDel="00387F67" w:rsidRDefault="00387F67" w:rsidP="00387F67">
      <w:pPr>
        <w:pStyle w:val="PL"/>
        <w:rPr>
          <w:del w:id="295" w:author="Huawei" w:date="2020-05-08T18:55:00Z"/>
          <w:noProof w:val="0"/>
        </w:rPr>
      </w:pPr>
      <w:del w:id="29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3B54F0B0" w14:textId="1F0650AB" w:rsidR="00387F67" w:rsidDel="00387F67" w:rsidRDefault="00387F67" w:rsidP="00387F67">
      <w:pPr>
        <w:pStyle w:val="PL"/>
        <w:rPr>
          <w:del w:id="297" w:author="Huawei" w:date="2020-05-08T18:55:00Z"/>
          <w:noProof w:val="0"/>
        </w:rPr>
      </w:pPr>
      <w:del w:id="29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44A260A3" w14:textId="5EC56679" w:rsidR="00387F67" w:rsidDel="00387F67" w:rsidRDefault="00387F67" w:rsidP="00387F67">
      <w:pPr>
        <w:pStyle w:val="PL"/>
        <w:rPr>
          <w:del w:id="299" w:author="Huawei" w:date="2020-05-08T18:55:00Z"/>
          <w:noProof w:val="0"/>
        </w:rPr>
      </w:pPr>
      <w:del w:id="30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name="measInfo" minOccurs="0" maxOccurs="unbounded"&gt;</w:delText>
        </w:r>
      </w:del>
    </w:p>
    <w:p w14:paraId="246218BF" w14:textId="530CEE53" w:rsidR="00387F67" w:rsidDel="00387F67" w:rsidRDefault="00387F67" w:rsidP="00387F67">
      <w:pPr>
        <w:pStyle w:val="PL"/>
        <w:rPr>
          <w:del w:id="301" w:author="Huawei" w:date="2020-05-08T18:55:00Z"/>
          <w:noProof w:val="0"/>
        </w:rPr>
      </w:pPr>
      <w:del w:id="30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625C0E75" w14:textId="0993683D" w:rsidR="00387F67" w:rsidDel="00387F67" w:rsidRDefault="00387F67" w:rsidP="00387F67">
      <w:pPr>
        <w:pStyle w:val="PL"/>
        <w:rPr>
          <w:del w:id="303" w:author="Huawei" w:date="2020-05-08T18:55:00Z"/>
          <w:noProof w:val="0"/>
        </w:rPr>
      </w:pPr>
      <w:del w:id="30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&lt;sequence&gt;</w:delText>
        </w:r>
      </w:del>
    </w:p>
    <w:p w14:paraId="00A38BC1" w14:textId="2151F894" w:rsidR="00387F67" w:rsidDel="00387F67" w:rsidRDefault="00387F67" w:rsidP="00387F67">
      <w:pPr>
        <w:pStyle w:val="PL"/>
        <w:rPr>
          <w:del w:id="305" w:author="Huawei" w:date="2020-05-08T18:55:00Z"/>
          <w:noProof w:val="0"/>
        </w:rPr>
      </w:pPr>
      <w:del w:id="30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name="job" minOccurs="0"&gt;</w:delText>
        </w:r>
      </w:del>
    </w:p>
    <w:p w14:paraId="1D351826" w14:textId="5B17001F" w:rsidR="00387F67" w:rsidDel="00387F67" w:rsidRDefault="00387F67" w:rsidP="00387F67">
      <w:pPr>
        <w:pStyle w:val="PL"/>
        <w:rPr>
          <w:del w:id="307" w:author="Huawei" w:date="2020-05-08T18:55:00Z"/>
          <w:noProof w:val="0"/>
        </w:rPr>
      </w:pPr>
      <w:del w:id="30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18EC23A7" w14:textId="6D1FC905" w:rsidR="00387F67" w:rsidDel="00387F67" w:rsidRDefault="00387F67" w:rsidP="00387F67">
      <w:pPr>
        <w:pStyle w:val="PL"/>
        <w:rPr>
          <w:del w:id="309" w:author="Huawei" w:date="2020-05-08T18:55:00Z"/>
          <w:noProof w:val="0"/>
        </w:rPr>
      </w:pPr>
      <w:del w:id="31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name="jobId" type="string" use="required"/&gt;</w:delText>
        </w:r>
      </w:del>
    </w:p>
    <w:p w14:paraId="36208556" w14:textId="1467D3D7" w:rsidR="00387F67" w:rsidDel="00387F67" w:rsidRDefault="00387F67" w:rsidP="00387F67">
      <w:pPr>
        <w:pStyle w:val="PL"/>
        <w:rPr>
          <w:del w:id="311" w:author="Huawei" w:date="2020-05-08T18:55:00Z"/>
          <w:noProof w:val="0"/>
        </w:rPr>
      </w:pPr>
      <w:del w:id="31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18A81743" w14:textId="42510562" w:rsidR="00387F67" w:rsidDel="00387F67" w:rsidRDefault="00387F67" w:rsidP="00387F67">
      <w:pPr>
        <w:pStyle w:val="PL"/>
        <w:rPr>
          <w:del w:id="313" w:author="Huawei" w:date="2020-05-08T18:55:00Z"/>
          <w:noProof w:val="0"/>
        </w:rPr>
      </w:pPr>
      <w:del w:id="31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03912D6D" w14:textId="265E02C3" w:rsidR="00387F67" w:rsidDel="00387F67" w:rsidRDefault="00387F67" w:rsidP="00387F67">
      <w:pPr>
        <w:pStyle w:val="PL"/>
        <w:rPr>
          <w:del w:id="315" w:author="Huawei" w:date="2020-05-08T18:55:00Z"/>
          <w:noProof w:val="0"/>
        </w:rPr>
      </w:pPr>
      <w:del w:id="31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name="granPeriod"&gt;</w:delText>
        </w:r>
      </w:del>
    </w:p>
    <w:p w14:paraId="73885808" w14:textId="396B6EAA" w:rsidR="00387F67" w:rsidDel="00387F67" w:rsidRDefault="00387F67" w:rsidP="00387F67">
      <w:pPr>
        <w:pStyle w:val="PL"/>
        <w:rPr>
          <w:del w:id="317" w:author="Huawei" w:date="2020-05-08T18:55:00Z"/>
          <w:noProof w:val="0"/>
        </w:rPr>
      </w:pPr>
      <w:del w:id="31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50A615E7" w14:textId="20084339" w:rsidR="00387F67" w:rsidDel="00387F67" w:rsidRDefault="00387F67" w:rsidP="00387F67">
      <w:pPr>
        <w:pStyle w:val="PL"/>
        <w:rPr>
          <w:del w:id="319" w:author="Huawei" w:date="2020-05-08T18:55:00Z"/>
          <w:noProof w:val="0"/>
        </w:rPr>
      </w:pPr>
      <w:del w:id="32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name="duration" type="duration" use="required"/&gt;</w:delText>
        </w:r>
      </w:del>
    </w:p>
    <w:p w14:paraId="0EA32772" w14:textId="5424AE8F" w:rsidR="00387F67" w:rsidDel="00387F67" w:rsidRDefault="00387F67" w:rsidP="00387F67">
      <w:pPr>
        <w:pStyle w:val="PL"/>
        <w:rPr>
          <w:del w:id="321" w:author="Huawei" w:date="2020-05-08T18:55:00Z"/>
          <w:noProof w:val="0"/>
        </w:rPr>
      </w:pPr>
      <w:del w:id="32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name="endTime" type="dateTime" use="required"/&gt;</w:delText>
        </w:r>
      </w:del>
    </w:p>
    <w:p w14:paraId="242D02CD" w14:textId="0662896D" w:rsidR="00387F67" w:rsidDel="00387F67" w:rsidRDefault="00387F67" w:rsidP="00387F67">
      <w:pPr>
        <w:pStyle w:val="PL"/>
        <w:rPr>
          <w:del w:id="323" w:author="Huawei" w:date="2020-05-08T18:55:00Z"/>
          <w:noProof w:val="0"/>
        </w:rPr>
      </w:pPr>
      <w:del w:id="32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6DD149C3" w14:textId="3E8B5408" w:rsidR="00387F67" w:rsidDel="00387F67" w:rsidRDefault="00387F67" w:rsidP="00387F67">
      <w:pPr>
        <w:pStyle w:val="PL"/>
        <w:rPr>
          <w:del w:id="325" w:author="Huawei" w:date="2020-05-08T18:55:00Z"/>
          <w:noProof w:val="0"/>
        </w:rPr>
      </w:pPr>
      <w:del w:id="32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1107AF22" w14:textId="26F97DA4" w:rsidR="00387F67" w:rsidDel="00387F67" w:rsidRDefault="00387F67" w:rsidP="00387F67">
      <w:pPr>
        <w:pStyle w:val="PL"/>
        <w:rPr>
          <w:del w:id="327" w:author="Huawei" w:date="2020-05-08T18:55:00Z"/>
          <w:noProof w:val="0"/>
        </w:rPr>
      </w:pPr>
      <w:del w:id="32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name="repPeriod" minOccurs="0"&gt;</w:delText>
        </w:r>
      </w:del>
    </w:p>
    <w:p w14:paraId="6ED67767" w14:textId="12802186" w:rsidR="00387F67" w:rsidDel="00387F67" w:rsidRDefault="00387F67" w:rsidP="00387F67">
      <w:pPr>
        <w:pStyle w:val="PL"/>
        <w:rPr>
          <w:del w:id="329" w:author="Huawei" w:date="2020-05-08T18:55:00Z"/>
          <w:noProof w:val="0"/>
        </w:rPr>
      </w:pPr>
      <w:del w:id="33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34AF9245" w14:textId="159073F1" w:rsidR="00387F67" w:rsidDel="00387F67" w:rsidRDefault="00387F67" w:rsidP="00387F67">
      <w:pPr>
        <w:pStyle w:val="PL"/>
        <w:rPr>
          <w:del w:id="331" w:author="Huawei" w:date="2020-05-08T18:55:00Z"/>
          <w:noProof w:val="0"/>
        </w:rPr>
      </w:pPr>
      <w:del w:id="33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name="duration" type="duration" use="required"/&gt;</w:delText>
        </w:r>
      </w:del>
    </w:p>
    <w:p w14:paraId="4E8B319D" w14:textId="0660CF82" w:rsidR="00387F67" w:rsidDel="00387F67" w:rsidRDefault="00387F67" w:rsidP="00387F67">
      <w:pPr>
        <w:pStyle w:val="PL"/>
        <w:rPr>
          <w:del w:id="333" w:author="Huawei" w:date="2020-05-08T18:55:00Z"/>
          <w:noProof w:val="0"/>
        </w:rPr>
      </w:pPr>
      <w:del w:id="33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4CFB37FD" w14:textId="267F7F37" w:rsidR="00387F67" w:rsidDel="00387F67" w:rsidRDefault="00387F67" w:rsidP="00387F67">
      <w:pPr>
        <w:pStyle w:val="PL"/>
        <w:rPr>
          <w:del w:id="335" w:author="Huawei" w:date="2020-05-08T18:55:00Z"/>
          <w:noProof w:val="0"/>
        </w:rPr>
      </w:pPr>
      <w:del w:id="33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5C9FCA96" w14:textId="2A9CAFD2" w:rsidR="00387F67" w:rsidDel="00387F67" w:rsidRDefault="00387F67" w:rsidP="00387F67">
      <w:pPr>
        <w:pStyle w:val="PL"/>
        <w:rPr>
          <w:del w:id="337" w:author="Huawei" w:date="2020-05-08T18:55:00Z"/>
          <w:noProof w:val="0"/>
        </w:rPr>
      </w:pPr>
      <w:del w:id="33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&lt;choice&gt;</w:delText>
        </w:r>
      </w:del>
    </w:p>
    <w:p w14:paraId="792BC8FC" w14:textId="41EED064" w:rsidR="00387F67" w:rsidDel="00387F67" w:rsidRDefault="00387F67" w:rsidP="00387F67">
      <w:pPr>
        <w:pStyle w:val="PL"/>
        <w:rPr>
          <w:del w:id="339" w:author="Huawei" w:date="2020-05-08T18:55:00Z"/>
          <w:noProof w:val="0"/>
        </w:rPr>
      </w:pPr>
      <w:del w:id="34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name="measTypes"&gt;</w:delText>
        </w:r>
      </w:del>
    </w:p>
    <w:p w14:paraId="1FCA6C5A" w14:textId="5C91D3EF" w:rsidR="00387F67" w:rsidDel="00387F67" w:rsidRDefault="00387F67" w:rsidP="00387F67">
      <w:pPr>
        <w:pStyle w:val="PL"/>
        <w:rPr>
          <w:del w:id="341" w:author="Huawei" w:date="2020-05-08T18:55:00Z"/>
          <w:noProof w:val="0"/>
        </w:rPr>
      </w:pPr>
      <w:del w:id="34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&lt;simpleType&gt;</w:delText>
        </w:r>
      </w:del>
    </w:p>
    <w:p w14:paraId="33AB7577" w14:textId="7CCE0778" w:rsidR="00387F67" w:rsidDel="00387F67" w:rsidRDefault="00387F67" w:rsidP="00387F67">
      <w:pPr>
        <w:pStyle w:val="PL"/>
        <w:rPr>
          <w:del w:id="343" w:author="Huawei" w:date="2020-05-08T18:55:00Z"/>
          <w:noProof w:val="0"/>
        </w:rPr>
      </w:pPr>
      <w:del w:id="34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&lt;list itemType="Name"/&gt;</w:delText>
        </w:r>
      </w:del>
    </w:p>
    <w:p w14:paraId="53C6159E" w14:textId="5E136F15" w:rsidR="00387F67" w:rsidDel="00387F67" w:rsidRDefault="00387F67" w:rsidP="00387F67">
      <w:pPr>
        <w:pStyle w:val="PL"/>
        <w:rPr>
          <w:del w:id="345" w:author="Huawei" w:date="2020-05-08T18:55:00Z"/>
          <w:noProof w:val="0"/>
        </w:rPr>
      </w:pPr>
      <w:del w:id="34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&lt;/simpleType&gt;</w:delText>
        </w:r>
      </w:del>
    </w:p>
    <w:p w14:paraId="713841DC" w14:textId="598FD9A6" w:rsidR="00387F67" w:rsidDel="00387F67" w:rsidRDefault="00387F67" w:rsidP="00387F67">
      <w:pPr>
        <w:pStyle w:val="PL"/>
        <w:rPr>
          <w:del w:id="347" w:author="Huawei" w:date="2020-05-08T18:55:00Z"/>
          <w:noProof w:val="0"/>
        </w:rPr>
      </w:pPr>
      <w:del w:id="34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1643919B" w14:textId="508F923E" w:rsidR="00387F67" w:rsidDel="00387F67" w:rsidRDefault="00387F67" w:rsidP="00387F67">
      <w:pPr>
        <w:pStyle w:val="PL"/>
        <w:rPr>
          <w:del w:id="349" w:author="Huawei" w:date="2020-05-08T18:55:00Z"/>
          <w:noProof w:val="0"/>
        </w:rPr>
      </w:pPr>
      <w:del w:id="35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name="measType" minOccurs="0" maxOccurs="unbounded"&gt;</w:delText>
        </w:r>
      </w:del>
    </w:p>
    <w:p w14:paraId="3935A460" w14:textId="67FEC318" w:rsidR="00387F67" w:rsidDel="00387F67" w:rsidRDefault="00387F67" w:rsidP="00387F67">
      <w:pPr>
        <w:pStyle w:val="PL"/>
        <w:rPr>
          <w:del w:id="351" w:author="Huawei" w:date="2020-05-08T18:55:00Z"/>
          <w:noProof w:val="0"/>
        </w:rPr>
      </w:pPr>
      <w:del w:id="35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59EFD223" w14:textId="1ECB992B" w:rsidR="00387F67" w:rsidDel="00387F67" w:rsidRDefault="00387F67" w:rsidP="00387F67">
      <w:pPr>
        <w:pStyle w:val="PL"/>
        <w:rPr>
          <w:del w:id="353" w:author="Huawei" w:date="2020-05-08T18:55:00Z"/>
          <w:noProof w:val="0"/>
        </w:rPr>
      </w:pPr>
      <w:del w:id="35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&lt;simpleContent&gt;</w:delText>
        </w:r>
      </w:del>
    </w:p>
    <w:p w14:paraId="605D6BB2" w14:textId="7277A785" w:rsidR="00387F67" w:rsidDel="00387F67" w:rsidRDefault="00387F67" w:rsidP="00387F67">
      <w:pPr>
        <w:pStyle w:val="PL"/>
        <w:rPr>
          <w:del w:id="355" w:author="Huawei" w:date="2020-05-08T18:55:00Z"/>
          <w:noProof w:val="0"/>
        </w:rPr>
      </w:pPr>
      <w:del w:id="35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&lt;extension base="Name"&gt;</w:delText>
        </w:r>
      </w:del>
    </w:p>
    <w:p w14:paraId="7AF9637A" w14:textId="2771E308" w:rsidR="00387F67" w:rsidDel="00387F67" w:rsidRDefault="00387F67" w:rsidP="00387F67">
      <w:pPr>
        <w:pStyle w:val="PL"/>
        <w:rPr>
          <w:del w:id="357" w:author="Huawei" w:date="2020-05-08T18:55:00Z"/>
          <w:noProof w:val="0"/>
        </w:rPr>
      </w:pPr>
      <w:del w:id="35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name="p" type="positiveInteger" use="required"/&gt;</w:delText>
        </w:r>
      </w:del>
    </w:p>
    <w:p w14:paraId="4C6A3B07" w14:textId="6DC0970F" w:rsidR="00387F67" w:rsidDel="00387F67" w:rsidRDefault="00387F67" w:rsidP="00387F67">
      <w:pPr>
        <w:pStyle w:val="PL"/>
        <w:rPr>
          <w:del w:id="359" w:author="Huawei" w:date="2020-05-08T18:55:00Z"/>
          <w:noProof w:val="0"/>
        </w:rPr>
      </w:pPr>
      <w:del w:id="36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&lt;/extension&gt;</w:delText>
        </w:r>
      </w:del>
    </w:p>
    <w:p w14:paraId="22675130" w14:textId="3490AEE3" w:rsidR="00387F67" w:rsidDel="00387F67" w:rsidRDefault="00387F67" w:rsidP="00387F67">
      <w:pPr>
        <w:pStyle w:val="PL"/>
        <w:rPr>
          <w:del w:id="361" w:author="Huawei" w:date="2020-05-08T18:55:00Z"/>
          <w:noProof w:val="0"/>
        </w:rPr>
      </w:pPr>
      <w:del w:id="36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&lt;/simpleContent&gt;</w:delText>
        </w:r>
      </w:del>
    </w:p>
    <w:p w14:paraId="70A26983" w14:textId="2D12542F" w:rsidR="00387F67" w:rsidDel="00387F67" w:rsidRDefault="00387F67" w:rsidP="00387F67">
      <w:pPr>
        <w:pStyle w:val="PL"/>
        <w:rPr>
          <w:del w:id="363" w:author="Huawei" w:date="2020-05-08T18:55:00Z"/>
          <w:noProof w:val="0"/>
        </w:rPr>
      </w:pPr>
      <w:del w:id="36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21B6C6F2" w14:textId="7CBAE9E6" w:rsidR="00387F67" w:rsidDel="00387F67" w:rsidRDefault="00387F67" w:rsidP="00387F67">
      <w:pPr>
        <w:pStyle w:val="PL"/>
        <w:rPr>
          <w:del w:id="365" w:author="Huawei" w:date="2020-05-08T18:55:00Z"/>
          <w:noProof w:val="0"/>
        </w:rPr>
      </w:pPr>
      <w:del w:id="36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7BFAEB3B" w14:textId="4CD1F976" w:rsidR="00387F67" w:rsidDel="00387F67" w:rsidRDefault="00387F67" w:rsidP="00387F67">
      <w:pPr>
        <w:pStyle w:val="PL"/>
        <w:rPr>
          <w:del w:id="367" w:author="Huawei" w:date="2020-05-08T18:55:00Z"/>
          <w:noProof w:val="0"/>
        </w:rPr>
      </w:pPr>
      <w:del w:id="36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&lt;/choice&gt;</w:delText>
        </w:r>
      </w:del>
    </w:p>
    <w:p w14:paraId="641F34E9" w14:textId="1BA4E8F8" w:rsidR="00387F67" w:rsidDel="00387F67" w:rsidRDefault="00387F67" w:rsidP="00387F67">
      <w:pPr>
        <w:pStyle w:val="PL"/>
        <w:rPr>
          <w:del w:id="369" w:author="Huawei" w:date="2020-05-08T18:55:00Z"/>
          <w:noProof w:val="0"/>
        </w:rPr>
      </w:pPr>
      <w:del w:id="37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name="measValue" minOccurs="0" maxOccurs="unbounded"&gt;</w:delText>
        </w:r>
      </w:del>
    </w:p>
    <w:p w14:paraId="1C3DBFDD" w14:textId="719BE382" w:rsidR="00387F67" w:rsidDel="00387F67" w:rsidRDefault="00387F67" w:rsidP="00387F67">
      <w:pPr>
        <w:pStyle w:val="PL"/>
        <w:rPr>
          <w:del w:id="371" w:author="Huawei" w:date="2020-05-08T18:55:00Z"/>
          <w:noProof w:val="0"/>
        </w:rPr>
      </w:pPr>
      <w:del w:id="37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07F6465F" w14:textId="6ACA0A17" w:rsidR="00387F67" w:rsidDel="00387F67" w:rsidRDefault="00387F67" w:rsidP="00387F67">
      <w:pPr>
        <w:pStyle w:val="PL"/>
        <w:rPr>
          <w:del w:id="373" w:author="Huawei" w:date="2020-05-08T18:55:00Z"/>
          <w:noProof w:val="0"/>
        </w:rPr>
      </w:pPr>
      <w:del w:id="37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&lt;sequence&gt;</w:delText>
        </w:r>
      </w:del>
    </w:p>
    <w:p w14:paraId="0DF67020" w14:textId="5417DCCD" w:rsidR="00387F67" w:rsidDel="00387F67" w:rsidRDefault="00387F67" w:rsidP="00387F67">
      <w:pPr>
        <w:pStyle w:val="PL"/>
        <w:rPr>
          <w:del w:id="375" w:author="Huawei" w:date="2020-05-08T18:55:00Z"/>
          <w:noProof w:val="0"/>
        </w:rPr>
      </w:pPr>
      <w:del w:id="37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&lt;choice&gt;</w:delText>
        </w:r>
      </w:del>
    </w:p>
    <w:p w14:paraId="42382549" w14:textId="3DEB04C1" w:rsidR="00387F67" w:rsidDel="00387F67" w:rsidRDefault="00387F67" w:rsidP="00387F67">
      <w:pPr>
        <w:pStyle w:val="PL"/>
        <w:rPr>
          <w:del w:id="377" w:author="Huawei" w:date="2020-05-08T18:55:00Z"/>
          <w:noProof w:val="0"/>
        </w:rPr>
      </w:pPr>
      <w:del w:id="37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name="measResults"&gt;</w:delText>
        </w:r>
      </w:del>
    </w:p>
    <w:p w14:paraId="7EFB3B0E" w14:textId="4B83BBFB" w:rsidR="00387F67" w:rsidDel="00387F67" w:rsidRDefault="00387F67" w:rsidP="00387F67">
      <w:pPr>
        <w:pStyle w:val="PL"/>
        <w:rPr>
          <w:del w:id="379" w:author="Huawei" w:date="2020-05-08T18:55:00Z"/>
          <w:noProof w:val="0"/>
        </w:rPr>
      </w:pPr>
      <w:del w:id="38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&lt;simpleType&gt;</w:delText>
        </w:r>
      </w:del>
    </w:p>
    <w:p w14:paraId="07158A9D" w14:textId="0DB74141" w:rsidR="00387F67" w:rsidDel="00387F67" w:rsidRDefault="00387F67" w:rsidP="00387F67">
      <w:pPr>
        <w:pStyle w:val="PL"/>
        <w:rPr>
          <w:del w:id="381" w:author="Huawei" w:date="2020-05-08T18:55:00Z"/>
          <w:noProof w:val="0"/>
        </w:rPr>
      </w:pPr>
      <w:del w:id="38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&lt;list itemType="md:measResultType"/&gt;</w:delText>
        </w:r>
      </w:del>
    </w:p>
    <w:p w14:paraId="60736CB2" w14:textId="593D9319" w:rsidR="00387F67" w:rsidDel="00387F67" w:rsidRDefault="00387F67" w:rsidP="00387F67">
      <w:pPr>
        <w:pStyle w:val="PL"/>
        <w:rPr>
          <w:del w:id="383" w:author="Huawei" w:date="2020-05-08T18:55:00Z"/>
          <w:noProof w:val="0"/>
        </w:rPr>
      </w:pPr>
      <w:del w:id="38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&lt;/simpleType&gt;</w:delText>
        </w:r>
      </w:del>
    </w:p>
    <w:p w14:paraId="471DC354" w14:textId="1E69C716" w:rsidR="00387F67" w:rsidDel="00387F67" w:rsidRDefault="00387F67" w:rsidP="00387F67">
      <w:pPr>
        <w:pStyle w:val="PL"/>
        <w:rPr>
          <w:del w:id="385" w:author="Huawei" w:date="2020-05-08T18:55:00Z"/>
          <w:noProof w:val="0"/>
        </w:rPr>
      </w:pPr>
      <w:del w:id="38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5BDB3F1C" w14:textId="41C38F23" w:rsidR="00387F67" w:rsidDel="00387F67" w:rsidRDefault="00387F67" w:rsidP="00387F67">
      <w:pPr>
        <w:pStyle w:val="PL"/>
        <w:rPr>
          <w:del w:id="387" w:author="Huawei" w:date="2020-05-08T18:55:00Z"/>
          <w:noProof w:val="0"/>
        </w:rPr>
      </w:pPr>
      <w:del w:id="38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name="r" minOccurs="0" maxOccurs="unbounded"&gt;</w:delText>
        </w:r>
      </w:del>
    </w:p>
    <w:p w14:paraId="05110DF6" w14:textId="53B3C025" w:rsidR="00387F67" w:rsidDel="00387F67" w:rsidRDefault="00387F67" w:rsidP="00387F67">
      <w:pPr>
        <w:pStyle w:val="PL"/>
        <w:rPr>
          <w:del w:id="389" w:author="Huawei" w:date="2020-05-08T18:55:00Z"/>
          <w:noProof w:val="0"/>
        </w:rPr>
      </w:pPr>
      <w:del w:id="39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7A514259" w14:textId="5BC24901" w:rsidR="00387F67" w:rsidDel="00387F67" w:rsidRDefault="00387F67" w:rsidP="00387F67">
      <w:pPr>
        <w:pStyle w:val="PL"/>
        <w:rPr>
          <w:del w:id="391" w:author="Huawei" w:date="2020-05-08T18:55:00Z"/>
          <w:noProof w:val="0"/>
        </w:rPr>
      </w:pPr>
      <w:del w:id="39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&lt;simpleContent&gt;</w:delText>
        </w:r>
      </w:del>
    </w:p>
    <w:p w14:paraId="1A6B4213" w14:textId="588ABFB1" w:rsidR="00387F67" w:rsidDel="00387F67" w:rsidRDefault="00387F67" w:rsidP="00387F67">
      <w:pPr>
        <w:pStyle w:val="PL"/>
        <w:rPr>
          <w:del w:id="393" w:author="Huawei" w:date="2020-05-08T18:55:00Z"/>
          <w:noProof w:val="0"/>
        </w:rPr>
      </w:pPr>
      <w:del w:id="39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&lt;extension base="md:measResultType"&gt;</w:delText>
        </w:r>
      </w:del>
    </w:p>
    <w:p w14:paraId="1FD2A28E" w14:textId="44C41710" w:rsidR="00387F67" w:rsidDel="00387F67" w:rsidRDefault="00387F67" w:rsidP="00387F67">
      <w:pPr>
        <w:pStyle w:val="PL"/>
        <w:rPr>
          <w:del w:id="395" w:author="Huawei" w:date="2020-05-08T18:55:00Z"/>
          <w:noProof w:val="0"/>
        </w:rPr>
      </w:pPr>
      <w:del w:id="39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name="p" type="positiveInteger" use="required"/&gt;</w:delText>
        </w:r>
      </w:del>
    </w:p>
    <w:p w14:paraId="6EB2D848" w14:textId="1D629CB5" w:rsidR="00387F67" w:rsidDel="00387F67" w:rsidRDefault="00387F67" w:rsidP="00387F67">
      <w:pPr>
        <w:pStyle w:val="PL"/>
        <w:rPr>
          <w:del w:id="397" w:author="Huawei" w:date="2020-05-08T18:55:00Z"/>
          <w:noProof w:val="0"/>
        </w:rPr>
      </w:pPr>
      <w:del w:id="39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&lt;/extension&gt;</w:delText>
        </w:r>
      </w:del>
    </w:p>
    <w:p w14:paraId="5E2032EC" w14:textId="26DC3C12" w:rsidR="00387F67" w:rsidDel="00387F67" w:rsidRDefault="00387F67" w:rsidP="00387F67">
      <w:pPr>
        <w:pStyle w:val="PL"/>
        <w:rPr>
          <w:del w:id="399" w:author="Huawei" w:date="2020-05-08T18:55:00Z"/>
          <w:noProof w:val="0"/>
        </w:rPr>
      </w:pPr>
      <w:del w:id="40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&lt;/simpleContent&gt;</w:delText>
        </w:r>
      </w:del>
    </w:p>
    <w:p w14:paraId="144E6FD0" w14:textId="1BDD68A4" w:rsidR="00387F67" w:rsidDel="00387F67" w:rsidRDefault="00387F67" w:rsidP="00387F67">
      <w:pPr>
        <w:pStyle w:val="PL"/>
        <w:rPr>
          <w:del w:id="401" w:author="Huawei" w:date="2020-05-08T18:55:00Z"/>
          <w:noProof w:val="0"/>
        </w:rPr>
      </w:pPr>
      <w:del w:id="40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20243D81" w14:textId="6EF61B6D" w:rsidR="00387F67" w:rsidDel="00387F67" w:rsidRDefault="00387F67" w:rsidP="00387F67">
      <w:pPr>
        <w:pStyle w:val="PL"/>
        <w:rPr>
          <w:del w:id="403" w:author="Huawei" w:date="2020-05-08T18:55:00Z"/>
          <w:noProof w:val="0"/>
        </w:rPr>
      </w:pPr>
      <w:del w:id="40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29584785" w14:textId="0DC53FB8" w:rsidR="00387F67" w:rsidDel="00387F67" w:rsidRDefault="00387F67" w:rsidP="00387F67">
      <w:pPr>
        <w:pStyle w:val="PL"/>
        <w:rPr>
          <w:del w:id="405" w:author="Huawei" w:date="2020-05-08T18:55:00Z"/>
          <w:noProof w:val="0"/>
        </w:rPr>
      </w:pPr>
      <w:del w:id="40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&lt;/choice&gt;</w:delText>
        </w:r>
      </w:del>
    </w:p>
    <w:p w14:paraId="3ABC81FF" w14:textId="63C21D7C" w:rsidR="00387F67" w:rsidDel="00387F67" w:rsidRDefault="00387F67" w:rsidP="00387F67">
      <w:pPr>
        <w:pStyle w:val="PL"/>
        <w:rPr>
          <w:del w:id="407" w:author="Huawei" w:date="2020-05-08T18:55:00Z"/>
          <w:noProof w:val="0"/>
        </w:rPr>
      </w:pPr>
      <w:del w:id="40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name="suspect" type="boolean" minOccurs="0"/&gt;</w:delText>
        </w:r>
      </w:del>
    </w:p>
    <w:p w14:paraId="6CD3F4D1" w14:textId="68B94EDD" w:rsidR="00387F67" w:rsidDel="00387F67" w:rsidRDefault="00387F67" w:rsidP="00387F67">
      <w:pPr>
        <w:pStyle w:val="PL"/>
        <w:rPr>
          <w:del w:id="409" w:author="Huawei" w:date="2020-05-08T18:55:00Z"/>
          <w:noProof w:val="0"/>
        </w:rPr>
      </w:pPr>
      <w:del w:id="41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&lt;/sequence&gt;</w:delText>
        </w:r>
      </w:del>
    </w:p>
    <w:p w14:paraId="1A63E652" w14:textId="0AA870C5" w:rsidR="00387F67" w:rsidDel="00387F67" w:rsidRDefault="00387F67" w:rsidP="00387F67">
      <w:pPr>
        <w:pStyle w:val="PL"/>
        <w:rPr>
          <w:del w:id="411" w:author="Huawei" w:date="2020-05-08T18:55:00Z"/>
          <w:noProof w:val="0"/>
        </w:rPr>
      </w:pPr>
      <w:del w:id="41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name="measObjLdn" type="string" use="required"/&gt;</w:delText>
        </w:r>
      </w:del>
    </w:p>
    <w:p w14:paraId="05879CF4" w14:textId="088E685E" w:rsidR="00387F67" w:rsidDel="00387F67" w:rsidRDefault="00387F67" w:rsidP="00387F67">
      <w:pPr>
        <w:pStyle w:val="PL"/>
        <w:rPr>
          <w:del w:id="413" w:author="Huawei" w:date="2020-05-08T18:55:00Z"/>
          <w:noProof w:val="0"/>
        </w:rPr>
      </w:pPr>
      <w:del w:id="41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3E9CE2DB" w14:textId="61057085" w:rsidR="00387F67" w:rsidDel="00387F67" w:rsidRDefault="00387F67" w:rsidP="00387F67">
      <w:pPr>
        <w:pStyle w:val="PL"/>
        <w:rPr>
          <w:del w:id="415" w:author="Huawei" w:date="2020-05-08T18:55:00Z"/>
          <w:noProof w:val="0"/>
        </w:rPr>
      </w:pPr>
      <w:del w:id="41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23B7B777" w14:textId="154720B5" w:rsidR="00387F67" w:rsidDel="00387F67" w:rsidRDefault="00387F67" w:rsidP="00387F67">
      <w:pPr>
        <w:pStyle w:val="PL"/>
        <w:rPr>
          <w:del w:id="417" w:author="Huawei" w:date="2020-05-08T18:55:00Z"/>
          <w:noProof w:val="0"/>
        </w:rPr>
      </w:pPr>
      <w:del w:id="41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&lt;/sequence&gt;</w:delText>
        </w:r>
      </w:del>
    </w:p>
    <w:p w14:paraId="5A0603C8" w14:textId="40594AC2" w:rsidR="00387F67" w:rsidDel="00387F67" w:rsidRDefault="00387F67" w:rsidP="00387F67">
      <w:pPr>
        <w:pStyle w:val="PL"/>
        <w:rPr>
          <w:del w:id="419" w:author="Huawei" w:date="2020-05-08T18:55:00Z"/>
          <w:noProof w:val="0"/>
        </w:rPr>
      </w:pPr>
      <w:del w:id="42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name="measInfoId" type="string" use="optional"/&gt;</w:delText>
        </w:r>
      </w:del>
    </w:p>
    <w:p w14:paraId="33CBE84C" w14:textId="5727ACFB" w:rsidR="00387F67" w:rsidDel="00387F67" w:rsidRDefault="00387F67" w:rsidP="00387F67">
      <w:pPr>
        <w:pStyle w:val="PL"/>
        <w:rPr>
          <w:del w:id="421" w:author="Huawei" w:date="2020-05-08T18:55:00Z"/>
          <w:noProof w:val="0"/>
        </w:rPr>
      </w:pPr>
      <w:del w:id="42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309B80E1" w14:textId="06F27610" w:rsidR="00387F67" w:rsidDel="00387F67" w:rsidRDefault="00387F67" w:rsidP="00387F67">
      <w:pPr>
        <w:pStyle w:val="PL"/>
        <w:rPr>
          <w:del w:id="423" w:author="Huawei" w:date="2020-05-08T18:55:00Z"/>
          <w:noProof w:val="0"/>
        </w:rPr>
      </w:pPr>
      <w:del w:id="42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58AC0656" w14:textId="2AF4F882" w:rsidR="00387F67" w:rsidDel="00387F67" w:rsidRDefault="00387F67" w:rsidP="00387F67">
      <w:pPr>
        <w:pStyle w:val="PL"/>
        <w:rPr>
          <w:del w:id="425" w:author="Huawei" w:date="2020-05-08T18:55:00Z"/>
          <w:noProof w:val="0"/>
        </w:rPr>
      </w:pPr>
      <w:del w:id="426" w:author="Huawei" w:date="2020-05-08T18:55:00Z">
        <w:r w:rsidDel="00387F67">
          <w:rPr>
            <w:noProof w:val="0"/>
          </w:rPr>
          <w:lastRenderedPageBreak/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&lt;/sequence&gt;</w:delText>
        </w:r>
      </w:del>
    </w:p>
    <w:p w14:paraId="5A7BFFD6" w14:textId="5C5A1F32" w:rsidR="00387F67" w:rsidDel="00387F67" w:rsidRDefault="00387F67" w:rsidP="00387F67">
      <w:pPr>
        <w:pStyle w:val="PL"/>
        <w:rPr>
          <w:del w:id="427" w:author="Huawei" w:date="2020-05-08T18:55:00Z"/>
          <w:noProof w:val="0"/>
        </w:rPr>
      </w:pPr>
      <w:del w:id="42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6212927A" w14:textId="260BE5AC" w:rsidR="00387F67" w:rsidDel="00387F67" w:rsidRDefault="00387F67" w:rsidP="00387F67">
      <w:pPr>
        <w:pStyle w:val="PL"/>
        <w:rPr>
          <w:del w:id="429" w:author="Huawei" w:date="2020-05-08T18:55:00Z"/>
          <w:noProof w:val="0"/>
        </w:rPr>
      </w:pPr>
      <w:del w:id="43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7D8A3513" w14:textId="321BDEEF" w:rsidR="00387F67" w:rsidDel="00387F67" w:rsidRDefault="00387F67" w:rsidP="00387F67">
      <w:pPr>
        <w:pStyle w:val="PL"/>
        <w:rPr>
          <w:del w:id="431" w:author="Huawei" w:date="2020-05-08T18:55:00Z"/>
          <w:noProof w:val="0"/>
        </w:rPr>
      </w:pPr>
      <w:del w:id="43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name="fileFooter"&gt;</w:delText>
        </w:r>
      </w:del>
    </w:p>
    <w:p w14:paraId="3A23032D" w14:textId="418C9ECB" w:rsidR="00387F67" w:rsidDel="00387F67" w:rsidRDefault="00387F67" w:rsidP="00387F67">
      <w:pPr>
        <w:pStyle w:val="PL"/>
        <w:rPr>
          <w:del w:id="433" w:author="Huawei" w:date="2020-05-08T18:55:00Z"/>
          <w:noProof w:val="0"/>
        </w:rPr>
      </w:pPr>
      <w:del w:id="43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6C3DB720" w14:textId="0EE579A7" w:rsidR="00387F67" w:rsidDel="00387F67" w:rsidRDefault="00387F67" w:rsidP="00387F67">
      <w:pPr>
        <w:pStyle w:val="PL"/>
        <w:rPr>
          <w:del w:id="435" w:author="Huawei" w:date="2020-05-08T18:55:00Z"/>
          <w:noProof w:val="0"/>
        </w:rPr>
      </w:pPr>
      <w:del w:id="43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&lt;sequence&gt;</w:delText>
        </w:r>
      </w:del>
    </w:p>
    <w:p w14:paraId="16A74867" w14:textId="7500AED1" w:rsidR="00387F67" w:rsidDel="00387F67" w:rsidRDefault="00387F67" w:rsidP="00387F67">
      <w:pPr>
        <w:pStyle w:val="PL"/>
        <w:rPr>
          <w:del w:id="437" w:author="Huawei" w:date="2020-05-08T18:55:00Z"/>
          <w:noProof w:val="0"/>
        </w:rPr>
      </w:pPr>
      <w:del w:id="43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&lt;element name="measData"&gt;</w:delText>
        </w:r>
      </w:del>
    </w:p>
    <w:p w14:paraId="2A9161F9" w14:textId="3DD7B16D" w:rsidR="00387F67" w:rsidDel="00387F67" w:rsidRDefault="00387F67" w:rsidP="00387F67">
      <w:pPr>
        <w:pStyle w:val="PL"/>
        <w:rPr>
          <w:del w:id="439" w:author="Huawei" w:date="2020-05-08T18:55:00Z"/>
          <w:noProof w:val="0"/>
        </w:rPr>
      </w:pPr>
      <w:del w:id="44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&lt;complexType&gt;</w:delText>
        </w:r>
      </w:del>
    </w:p>
    <w:p w14:paraId="26685D08" w14:textId="24204D37" w:rsidR="00387F67" w:rsidDel="00387F67" w:rsidRDefault="00387F67" w:rsidP="00387F67">
      <w:pPr>
        <w:pStyle w:val="PL"/>
        <w:rPr>
          <w:del w:id="441" w:author="Huawei" w:date="2020-05-08T18:55:00Z"/>
          <w:noProof w:val="0"/>
        </w:rPr>
      </w:pPr>
      <w:del w:id="44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&lt;attribute name="endTime" type="dateTime" use="required"/&gt;</w:delText>
        </w:r>
      </w:del>
    </w:p>
    <w:p w14:paraId="0CC5D201" w14:textId="3AA08F0B" w:rsidR="00387F67" w:rsidDel="00387F67" w:rsidRDefault="00387F67" w:rsidP="00387F67">
      <w:pPr>
        <w:pStyle w:val="PL"/>
        <w:rPr>
          <w:del w:id="443" w:author="Huawei" w:date="2020-05-08T18:55:00Z"/>
          <w:noProof w:val="0"/>
        </w:rPr>
      </w:pPr>
      <w:del w:id="44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1C161887" w14:textId="560B8EA6" w:rsidR="00387F67" w:rsidDel="00387F67" w:rsidRDefault="00387F67" w:rsidP="00387F67">
      <w:pPr>
        <w:pStyle w:val="PL"/>
        <w:rPr>
          <w:del w:id="445" w:author="Huawei" w:date="2020-05-08T18:55:00Z"/>
          <w:noProof w:val="0"/>
        </w:rPr>
      </w:pPr>
      <w:del w:id="44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16B7B44F" w14:textId="1DB825AC" w:rsidR="00387F67" w:rsidDel="00387F67" w:rsidRDefault="00387F67" w:rsidP="00387F67">
      <w:pPr>
        <w:pStyle w:val="PL"/>
        <w:rPr>
          <w:del w:id="447" w:author="Huawei" w:date="2020-05-08T18:55:00Z"/>
          <w:noProof w:val="0"/>
        </w:rPr>
      </w:pPr>
      <w:del w:id="44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&lt;/sequence&gt;</w:delText>
        </w:r>
      </w:del>
    </w:p>
    <w:p w14:paraId="208CF632" w14:textId="1352422B" w:rsidR="00387F67" w:rsidDel="00387F67" w:rsidRDefault="00387F67" w:rsidP="00387F67">
      <w:pPr>
        <w:pStyle w:val="PL"/>
        <w:rPr>
          <w:del w:id="449" w:author="Huawei" w:date="2020-05-08T18:55:00Z"/>
          <w:noProof w:val="0"/>
        </w:rPr>
      </w:pPr>
      <w:del w:id="45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5ACD982E" w14:textId="707909B8" w:rsidR="00387F67" w:rsidDel="00387F67" w:rsidRDefault="00387F67" w:rsidP="00387F67">
      <w:pPr>
        <w:pStyle w:val="PL"/>
        <w:rPr>
          <w:del w:id="451" w:author="Huawei" w:date="2020-05-08T18:55:00Z"/>
          <w:noProof w:val="0"/>
        </w:rPr>
      </w:pPr>
      <w:del w:id="45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&lt;/element&gt;</w:delText>
        </w:r>
      </w:del>
    </w:p>
    <w:p w14:paraId="1C540982" w14:textId="60BB3123" w:rsidR="00387F67" w:rsidDel="00387F67" w:rsidRDefault="00387F67" w:rsidP="00387F67">
      <w:pPr>
        <w:pStyle w:val="PL"/>
        <w:rPr>
          <w:del w:id="453" w:author="Huawei" w:date="2020-05-08T18:55:00Z"/>
          <w:noProof w:val="0"/>
        </w:rPr>
      </w:pPr>
      <w:del w:id="45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&lt;/sequence&gt;</w:delText>
        </w:r>
      </w:del>
    </w:p>
    <w:p w14:paraId="5EFD902C" w14:textId="565CBF65" w:rsidR="00387F67" w:rsidDel="00387F67" w:rsidRDefault="00387F67" w:rsidP="00387F67">
      <w:pPr>
        <w:pStyle w:val="PL"/>
        <w:rPr>
          <w:del w:id="455" w:author="Huawei" w:date="2020-05-08T18:55:00Z"/>
          <w:noProof w:val="0"/>
        </w:rPr>
      </w:pPr>
      <w:del w:id="45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&lt;/complexType&gt;</w:delText>
        </w:r>
      </w:del>
    </w:p>
    <w:p w14:paraId="4090E0EB" w14:textId="6454F867" w:rsidR="00387F67" w:rsidDel="00387F67" w:rsidRDefault="00387F67" w:rsidP="00387F67">
      <w:pPr>
        <w:pStyle w:val="PL"/>
        <w:rPr>
          <w:del w:id="457" w:author="Huawei" w:date="2020-05-08T18:55:00Z"/>
          <w:noProof w:val="0"/>
        </w:rPr>
      </w:pPr>
      <w:del w:id="458" w:author="Huawei" w:date="2020-05-08T18:55:00Z">
        <w:r w:rsidDel="00387F67">
          <w:rPr>
            <w:noProof w:val="0"/>
          </w:rPr>
          <w:tab/>
          <w:delText>&lt;/element&gt;</w:delText>
        </w:r>
      </w:del>
    </w:p>
    <w:p w14:paraId="111177A8" w14:textId="0499E017" w:rsidR="00387F67" w:rsidDel="00387F67" w:rsidRDefault="00387F67" w:rsidP="00387F67">
      <w:pPr>
        <w:pStyle w:val="PL"/>
        <w:rPr>
          <w:del w:id="459" w:author="Huawei" w:date="2020-05-08T18:55:00Z"/>
          <w:noProof w:val="0"/>
        </w:rPr>
      </w:pPr>
      <w:del w:id="460" w:author="Huawei" w:date="2020-05-08T18:55:00Z">
        <w:r w:rsidDel="00387F67">
          <w:rPr>
            <w:noProof w:val="0"/>
          </w:rPr>
          <w:tab/>
          <w:delText>&lt;simpleType name="measResultType"&gt;</w:delText>
        </w:r>
      </w:del>
    </w:p>
    <w:p w14:paraId="66282B2A" w14:textId="2E7C59BF" w:rsidR="00387F67" w:rsidDel="00387F67" w:rsidRDefault="00387F67" w:rsidP="00387F67">
      <w:pPr>
        <w:pStyle w:val="PL"/>
        <w:rPr>
          <w:del w:id="461" w:author="Huawei" w:date="2020-05-08T18:55:00Z"/>
          <w:noProof w:val="0"/>
        </w:rPr>
      </w:pPr>
      <w:del w:id="46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&lt;union memberTypes="integer float string"&gt;</w:delText>
        </w:r>
      </w:del>
    </w:p>
    <w:p w14:paraId="2E0CE0DF" w14:textId="56287098" w:rsidR="00387F67" w:rsidDel="00387F67" w:rsidRDefault="00387F67" w:rsidP="00387F67">
      <w:pPr>
        <w:pStyle w:val="PL"/>
        <w:rPr>
          <w:del w:id="463" w:author="Huawei" w:date="2020-05-08T18:55:00Z"/>
          <w:noProof w:val="0"/>
        </w:rPr>
      </w:pPr>
      <w:del w:id="46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&lt;simpleType&gt;</w:delText>
        </w:r>
      </w:del>
    </w:p>
    <w:p w14:paraId="3F1B9318" w14:textId="529E2F61" w:rsidR="00387F67" w:rsidDel="00387F67" w:rsidRDefault="00387F67" w:rsidP="00387F67">
      <w:pPr>
        <w:pStyle w:val="PL"/>
        <w:rPr>
          <w:del w:id="465" w:author="Huawei" w:date="2020-05-08T18:55:00Z"/>
          <w:noProof w:val="0"/>
        </w:rPr>
      </w:pPr>
      <w:del w:id="466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&lt;restriction base="string"&gt;</w:delText>
        </w:r>
      </w:del>
    </w:p>
    <w:p w14:paraId="1FE6CF85" w14:textId="3B1F4002" w:rsidR="00387F67" w:rsidDel="00387F67" w:rsidRDefault="00387F67" w:rsidP="00387F67">
      <w:pPr>
        <w:pStyle w:val="PL"/>
        <w:rPr>
          <w:del w:id="467" w:author="Huawei" w:date="2020-05-08T18:55:00Z"/>
          <w:noProof w:val="0"/>
        </w:rPr>
      </w:pPr>
      <w:del w:id="468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&lt;enumeration value="NULL"/&gt;</w:delText>
        </w:r>
      </w:del>
    </w:p>
    <w:p w14:paraId="74B3E5F3" w14:textId="214DCF3A" w:rsidR="00387F67" w:rsidDel="00387F67" w:rsidRDefault="00387F67" w:rsidP="00387F67">
      <w:pPr>
        <w:pStyle w:val="PL"/>
        <w:rPr>
          <w:del w:id="469" w:author="Huawei" w:date="2020-05-08T18:55:00Z"/>
          <w:noProof w:val="0"/>
        </w:rPr>
      </w:pPr>
      <w:del w:id="470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&lt;/restriction&gt;</w:delText>
        </w:r>
      </w:del>
    </w:p>
    <w:p w14:paraId="348983CE" w14:textId="2BF975DF" w:rsidR="00387F67" w:rsidDel="00387F67" w:rsidRDefault="00387F67" w:rsidP="00387F67">
      <w:pPr>
        <w:pStyle w:val="PL"/>
        <w:rPr>
          <w:del w:id="471" w:author="Huawei" w:date="2020-05-08T18:55:00Z"/>
          <w:noProof w:val="0"/>
        </w:rPr>
      </w:pPr>
      <w:del w:id="472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&lt;/simpleType&gt;</w:delText>
        </w:r>
      </w:del>
    </w:p>
    <w:p w14:paraId="1A92384D" w14:textId="54D0DF32" w:rsidR="00387F67" w:rsidDel="00387F67" w:rsidRDefault="00387F67" w:rsidP="00387F67">
      <w:pPr>
        <w:pStyle w:val="PL"/>
        <w:rPr>
          <w:del w:id="473" w:author="Huawei" w:date="2020-05-08T18:55:00Z"/>
          <w:noProof w:val="0"/>
        </w:rPr>
      </w:pPr>
      <w:del w:id="474" w:author="Huawei" w:date="2020-05-08T18:55:00Z">
        <w:r w:rsidDel="00387F67">
          <w:rPr>
            <w:noProof w:val="0"/>
          </w:rPr>
          <w:tab/>
        </w:r>
        <w:r w:rsidDel="00387F67">
          <w:rPr>
            <w:noProof w:val="0"/>
          </w:rPr>
          <w:tab/>
          <w:delText>&lt;/union&gt;</w:delText>
        </w:r>
      </w:del>
    </w:p>
    <w:p w14:paraId="768699DE" w14:textId="26566DB0" w:rsidR="00387F67" w:rsidDel="00387F67" w:rsidRDefault="00387F67" w:rsidP="00387F67">
      <w:pPr>
        <w:pStyle w:val="PL"/>
        <w:rPr>
          <w:del w:id="475" w:author="Huawei" w:date="2020-05-08T18:55:00Z"/>
          <w:noProof w:val="0"/>
        </w:rPr>
      </w:pPr>
      <w:del w:id="476" w:author="Huawei" w:date="2020-05-08T18:55:00Z">
        <w:r w:rsidDel="00387F67">
          <w:rPr>
            <w:noProof w:val="0"/>
          </w:rPr>
          <w:tab/>
          <w:delText>&lt;/simpleType&gt;</w:delText>
        </w:r>
      </w:del>
    </w:p>
    <w:p w14:paraId="24C9C6D2" w14:textId="05D8F21B" w:rsidR="00387F67" w:rsidDel="00387F67" w:rsidRDefault="00387F67" w:rsidP="00387F67">
      <w:pPr>
        <w:pStyle w:val="PL"/>
        <w:rPr>
          <w:del w:id="477" w:author="Huawei" w:date="2020-05-08T18:55:00Z"/>
          <w:noProof w:val="0"/>
        </w:rPr>
      </w:pPr>
      <w:del w:id="478" w:author="Huawei" w:date="2020-05-08T18:55:00Z">
        <w:r w:rsidDel="00387F67">
          <w:rPr>
            <w:noProof w:val="0"/>
          </w:rPr>
          <w:delText>&lt;/schema&gt;</w:delText>
        </w:r>
      </w:del>
    </w:p>
    <w:p w14:paraId="6BDD32CA" w14:textId="77777777" w:rsidR="00387F67" w:rsidRDefault="00387F67" w:rsidP="00387F67">
      <w:pPr>
        <w:pStyle w:val="PL"/>
        <w:rPr>
          <w:noProof w:val="0"/>
        </w:rPr>
      </w:pPr>
    </w:p>
    <w:p w14:paraId="1FF25AAF" w14:textId="3A4A19E9" w:rsidR="00387F67" w:rsidDel="00387F67" w:rsidRDefault="00387F67" w:rsidP="00387F67">
      <w:pPr>
        <w:pStyle w:val="6"/>
        <w:rPr>
          <w:del w:id="479" w:author="Huawei" w:date="2020-05-08T18:55:00Z"/>
        </w:rPr>
      </w:pPr>
      <w:bookmarkStart w:id="480" w:name="_Toc35856522"/>
      <w:bookmarkStart w:id="481" w:name="_Toc26975649"/>
      <w:bookmarkStart w:id="482" w:name="_Toc20494604"/>
      <w:del w:id="483" w:author="Huawei" w:date="2020-05-08T18:55:00Z">
        <w:r w:rsidDel="00387F67">
          <w:delText>11.3.2.1.4.3.2</w:delText>
        </w:r>
        <w:r w:rsidDel="00387F67">
          <w:tab/>
          <w:delText>Performance data file XML header</w:delText>
        </w:r>
        <w:bookmarkEnd w:id="480"/>
        <w:bookmarkEnd w:id="481"/>
        <w:bookmarkEnd w:id="482"/>
      </w:del>
    </w:p>
    <w:p w14:paraId="2F8DA33F" w14:textId="02803127" w:rsidR="00387F67" w:rsidDel="00387F67" w:rsidRDefault="00387F67" w:rsidP="00387F67">
      <w:pPr>
        <w:rPr>
          <w:del w:id="484" w:author="Huawei" w:date="2020-05-08T18:55:00Z"/>
        </w:rPr>
      </w:pPr>
      <w:del w:id="485" w:author="Huawei" w:date="2020-05-08T18:55:00Z">
        <w:r w:rsidDel="00387F67">
          <w:delText>The following header shall be used in actual XML measurement result files:</w:delText>
        </w:r>
      </w:del>
    </w:p>
    <w:p w14:paraId="67BC8026" w14:textId="186BBCFD" w:rsidR="00387F67" w:rsidRDefault="00387F67" w:rsidP="00387F67">
      <w:pPr>
        <w:pStyle w:val="PL"/>
        <w:rPr>
          <w:noProof w:val="0"/>
        </w:rPr>
      </w:pPr>
      <w:del w:id="486" w:author="Huawei" w:date="2020-05-08T18:55:00Z">
        <w:r w:rsidDel="00387F67">
          <w:rPr>
            <w:noProof w:val="0"/>
          </w:rPr>
          <w:delText>&lt;?xml version="1.0" encoding="UTF-8"?&gt;</w:delText>
        </w:r>
        <w:r w:rsidDel="00387F67">
          <w:rPr>
            <w:noProof w:val="0"/>
          </w:rPr>
          <w:br/>
          <w:delText>&lt;?xml-stylesheet type="text/xsl" href="measData.xsl"?&gt;</w:delText>
        </w:r>
        <w:r w:rsidDel="00387F67">
          <w:rPr>
            <w:noProof w:val="0"/>
          </w:rPr>
          <w:br/>
          <w:delText>&lt;measDataFile</w:delText>
        </w:r>
        <w:r w:rsidDel="00387F67">
          <w:rPr>
            <w:noProof w:val="0"/>
          </w:rPr>
          <w:br/>
          <w:delText xml:space="preserve">  xmlns=</w:delText>
        </w:r>
        <w:r w:rsidDel="00387F67">
          <w:rPr>
            <w:noProof w:val="0"/>
          </w:rPr>
          <w:br/>
        </w:r>
        <w:r w:rsidDel="00387F67">
          <w:rPr>
            <w:rFonts w:cs="Courier New"/>
            <w:noProof w:val="0"/>
          </w:rPr>
          <w:delText>"</w:delText>
        </w:r>
        <w:r w:rsidDel="00387F67">
          <w:rPr>
            <w:rFonts w:eastAsia="MS Mincho"/>
            <w:noProof w:val="0"/>
          </w:rPr>
          <w:delText>http://www.3gpp.org/ftp/specs/archive/28_series/28.532#measData</w:delText>
        </w:r>
        <w:r w:rsidDel="00387F67">
          <w:rPr>
            <w:rFonts w:cs="Courier New"/>
            <w:noProof w:val="0"/>
          </w:rPr>
          <w:delText>"</w:delText>
        </w:r>
      </w:del>
      <w:r>
        <w:rPr>
          <w:rFonts w:cs="Courier New"/>
          <w:noProof w:val="0"/>
        </w:rPr>
        <w:br/>
      </w:r>
      <w:r>
        <w:rPr>
          <w:noProof w:val="0"/>
        </w:rPr>
        <w:t>&gt;</w:t>
      </w:r>
    </w:p>
    <w:p w14:paraId="30BE4D81" w14:textId="77777777" w:rsidR="004C1FBC" w:rsidRPr="00387F67" w:rsidRDefault="004C1FBC" w:rsidP="006C654E">
      <w:pPr>
        <w:rPr>
          <w:lang w:eastAsia="zh-CN"/>
        </w:rPr>
      </w:pPr>
    </w:p>
    <w:p w14:paraId="0FB00B4F" w14:textId="77777777" w:rsidR="004C1FBC" w:rsidRPr="00644B68" w:rsidRDefault="004C1FBC" w:rsidP="006C654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654E" w:rsidRPr="007D21AA" w14:paraId="4CB47358" w14:textId="77777777" w:rsidTr="007A6481">
        <w:tc>
          <w:tcPr>
            <w:tcW w:w="9521" w:type="dxa"/>
            <w:shd w:val="clear" w:color="auto" w:fill="FFFFCC"/>
            <w:vAlign w:val="center"/>
          </w:tcPr>
          <w:p w14:paraId="168A24DA" w14:textId="4471A188" w:rsidR="006C654E" w:rsidRPr="007D21AA" w:rsidRDefault="004C1FBC" w:rsidP="007A64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C1FB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C654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</w:t>
            </w:r>
            <w:r w:rsidR="006C654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C654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26BA3E1" w14:textId="0BF4AC2D" w:rsidR="00387F67" w:rsidRDefault="00387F67" w:rsidP="00387F67">
      <w:pPr>
        <w:pStyle w:val="3"/>
        <w:rPr>
          <w:ins w:id="487" w:author="Huawei" w:date="2020-05-08T18:56:00Z"/>
        </w:rPr>
      </w:pPr>
      <w:ins w:id="488" w:author="Huawei" w:date="2020-05-08T18:56:00Z">
        <w:r>
          <w:t>12.3.X</w:t>
        </w:r>
        <w:r>
          <w:tab/>
          <w:t>XML file format definition</w:t>
        </w:r>
      </w:ins>
    </w:p>
    <w:p w14:paraId="267AF3F6" w14:textId="05D5E5B1" w:rsidR="00387F67" w:rsidRDefault="00387F67" w:rsidP="00387F67">
      <w:pPr>
        <w:pStyle w:val="4"/>
        <w:rPr>
          <w:ins w:id="489" w:author="Huawei" w:date="2020-05-08T18:56:00Z"/>
        </w:rPr>
      </w:pPr>
      <w:ins w:id="490" w:author="Huawei" w:date="2020-05-08T18:57:00Z">
        <w:r>
          <w:t>12.3.X.1</w:t>
        </w:r>
      </w:ins>
      <w:ins w:id="491" w:author="Huawei" w:date="2020-05-08T18:56:00Z">
        <w:r>
          <w:tab/>
          <w:t>Introduction</w:t>
        </w:r>
      </w:ins>
    </w:p>
    <w:p w14:paraId="55EDFCB5" w14:textId="77777777" w:rsidR="00387F67" w:rsidRDefault="00387F67" w:rsidP="00387F67">
      <w:pPr>
        <w:rPr>
          <w:ins w:id="492" w:author="Huawei" w:date="2020-05-08T18:56:00Z"/>
        </w:rPr>
      </w:pPr>
      <w:ins w:id="493" w:author="Huawei" w:date="2020-05-08T18:56:00Z">
        <w:r>
          <w:t>This clause describes the format of performance data file. The XML file format definition is based on XML schema (see [26], [27], [28] and [29]).</w:t>
        </w:r>
      </w:ins>
    </w:p>
    <w:p w14:paraId="26048B84" w14:textId="30D04F33" w:rsidR="00387F67" w:rsidRDefault="00387F67" w:rsidP="00387F67">
      <w:pPr>
        <w:pStyle w:val="4"/>
        <w:rPr>
          <w:ins w:id="494" w:author="Huawei" w:date="2020-05-08T18:56:00Z"/>
        </w:rPr>
      </w:pPr>
      <w:ins w:id="495" w:author="Huawei" w:date="2020-05-08T18:58:00Z">
        <w:r>
          <w:t>12.3.X.2</w:t>
        </w:r>
      </w:ins>
      <w:ins w:id="496" w:author="Huawei" w:date="2020-05-08T18:56:00Z">
        <w:r>
          <w:tab/>
          <w:t>Mapping table</w:t>
        </w:r>
      </w:ins>
    </w:p>
    <w:p w14:paraId="1768FFAD" w14:textId="25E80E97" w:rsidR="00387F67" w:rsidRDefault="00387F67" w:rsidP="00387F67">
      <w:pPr>
        <w:rPr>
          <w:ins w:id="497" w:author="Huawei" w:date="2020-05-08T18:56:00Z"/>
        </w:rPr>
      </w:pPr>
      <w:ins w:id="498" w:author="Huawei" w:date="2020-05-08T18:56:00Z">
        <w:r>
          <w:t xml:space="preserve">Table </w:t>
        </w:r>
      </w:ins>
      <w:ins w:id="499" w:author="Huawei" w:date="2020-05-08T18:58:00Z">
        <w:r>
          <w:t>12.3.X.2</w:t>
        </w:r>
      </w:ins>
      <w:ins w:id="500" w:author="Huawei" w:date="2020-05-08T18:56:00Z">
        <w:r>
          <w:t xml:space="preserve">-1 maps the file content items in the clause </w:t>
        </w:r>
        <w:r>
          <w:rPr>
            <w:lang w:eastAsia="zh-CN"/>
          </w:rPr>
          <w:t>11.3.2.1</w:t>
        </w:r>
      </w:ins>
      <w:ins w:id="501" w:author="Huawei" w:date="2020-05-08T18:59:00Z">
        <w:r>
          <w:rPr>
            <w:lang w:eastAsia="zh-CN"/>
          </w:rPr>
          <w:t>.2</w:t>
        </w:r>
      </w:ins>
      <w:ins w:id="502" w:author="Huawei" w:date="2020-05-08T18:56:00Z">
        <w:r>
          <w:t xml:space="preserve"> to those used in the XML schema based file format definitions. XML tag attributes are useful where data values bind tightly to its parent element. They have been used where appropriate. </w:t>
        </w:r>
      </w:ins>
    </w:p>
    <w:p w14:paraId="32255695" w14:textId="01421FFF" w:rsidR="00387F67" w:rsidRDefault="00387F67" w:rsidP="00387F67">
      <w:pPr>
        <w:pStyle w:val="TH"/>
        <w:rPr>
          <w:ins w:id="503" w:author="Huawei" w:date="2020-05-08T18:56:00Z"/>
        </w:rPr>
      </w:pPr>
      <w:ins w:id="504" w:author="Huawei" w:date="2020-05-08T18:56:00Z">
        <w:r>
          <w:t xml:space="preserve">Table </w:t>
        </w:r>
      </w:ins>
      <w:ins w:id="505" w:author="Huawei" w:date="2020-05-08T18:59:00Z">
        <w:r>
          <w:t>12.3.X.2</w:t>
        </w:r>
      </w:ins>
      <w:ins w:id="506" w:author="Huawei" w:date="2020-05-08T18:56:00Z">
        <w:r>
          <w:t>-1: Mapping of File Content Items to XML tags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9"/>
        <w:gridCol w:w="1775"/>
        <w:gridCol w:w="4585"/>
      </w:tblGrid>
      <w:tr w:rsidR="00387F67" w14:paraId="122EE04B" w14:textId="77777777" w:rsidTr="00387F67">
        <w:trPr>
          <w:cantSplit/>
          <w:tblHeader/>
          <w:jc w:val="center"/>
          <w:ins w:id="507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5D775796" w14:textId="77777777" w:rsidR="00387F67" w:rsidRDefault="00387F67">
            <w:pPr>
              <w:pStyle w:val="TAH"/>
              <w:rPr>
                <w:ins w:id="508" w:author="Huawei" w:date="2020-05-08T18:56:00Z"/>
              </w:rPr>
            </w:pPr>
            <w:ins w:id="509" w:author="Huawei" w:date="2020-05-08T18:56:00Z">
              <w:r>
                <w:t>File Content Item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4667FDF1" w14:textId="77777777" w:rsidR="00387F67" w:rsidRDefault="00387F67">
            <w:pPr>
              <w:pStyle w:val="TAH"/>
              <w:rPr>
                <w:ins w:id="510" w:author="Huawei" w:date="2020-05-08T18:56:00Z"/>
              </w:rPr>
            </w:pPr>
            <w:ins w:id="511" w:author="Huawei" w:date="2020-05-08T18:56:00Z">
              <w:r>
                <w:t>XML schema based XML tag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FFFFFF"/>
            <w:hideMark/>
          </w:tcPr>
          <w:p w14:paraId="1E85E856" w14:textId="77777777" w:rsidR="00387F67" w:rsidRDefault="00387F67">
            <w:pPr>
              <w:pStyle w:val="TAH"/>
              <w:rPr>
                <w:ins w:id="512" w:author="Huawei" w:date="2020-05-08T18:56:00Z"/>
              </w:rPr>
            </w:pPr>
            <w:ins w:id="513" w:author="Huawei" w:date="2020-05-08T18:56:00Z">
              <w:r>
                <w:t>Description</w:t>
              </w:r>
            </w:ins>
          </w:p>
        </w:tc>
      </w:tr>
      <w:tr w:rsidR="00387F67" w14:paraId="5265D5AA" w14:textId="77777777" w:rsidTr="00387F67">
        <w:trPr>
          <w:cantSplit/>
          <w:jc w:val="center"/>
          <w:ins w:id="514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67CD" w14:textId="77777777" w:rsidR="00387F67" w:rsidRDefault="00387F67">
            <w:pPr>
              <w:pStyle w:val="TAL"/>
              <w:keepNext w:val="0"/>
              <w:rPr>
                <w:ins w:id="515" w:author="Huawei" w:date="2020-05-08T18:56:00Z"/>
                <w:rFonts w:ascii="Courier New" w:hAnsi="Courier New" w:cs="Courier New"/>
              </w:rPr>
            </w:pPr>
            <w:ins w:id="516" w:author="Huawei" w:date="2020-05-08T18:56:00Z">
              <w:r>
                <w:rPr>
                  <w:rFonts w:ascii="Courier New" w:hAnsi="Courier New" w:cs="Courier New"/>
                </w:rPr>
                <w:t>measDataCollection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DF30D" w14:textId="77777777" w:rsidR="00387F67" w:rsidRDefault="00387F67">
            <w:pPr>
              <w:pStyle w:val="TAL"/>
              <w:keepNext w:val="0"/>
              <w:rPr>
                <w:ins w:id="517" w:author="Huawei" w:date="2020-05-08T18:56:00Z"/>
              </w:rPr>
            </w:pPr>
            <w:ins w:id="518" w:author="Huawei" w:date="2020-05-08T18:56:00Z">
              <w:r>
                <w:t>measDataFile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E974" w14:textId="77777777" w:rsidR="00387F67" w:rsidRDefault="00387F67">
            <w:pPr>
              <w:pStyle w:val="TAL"/>
              <w:keepNext w:val="0"/>
              <w:rPr>
                <w:ins w:id="519" w:author="Huawei" w:date="2020-05-08T18:56:00Z"/>
              </w:rPr>
            </w:pPr>
          </w:p>
        </w:tc>
      </w:tr>
      <w:tr w:rsidR="00387F67" w14:paraId="1F06EFFA" w14:textId="77777777" w:rsidTr="00387F67">
        <w:trPr>
          <w:cantSplit/>
          <w:jc w:val="center"/>
          <w:ins w:id="520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C263" w14:textId="77777777" w:rsidR="00387F67" w:rsidRDefault="00387F67">
            <w:pPr>
              <w:pStyle w:val="TAL"/>
              <w:keepNext w:val="0"/>
              <w:rPr>
                <w:ins w:id="521" w:author="Huawei" w:date="2020-05-08T18:56:00Z"/>
                <w:rFonts w:ascii="Courier New" w:hAnsi="Courier New" w:cs="Courier New"/>
              </w:rPr>
            </w:pPr>
            <w:ins w:id="522" w:author="Huawei" w:date="2020-05-08T18:56:00Z">
              <w:r>
                <w:rPr>
                  <w:rFonts w:ascii="Courier New" w:hAnsi="Courier New" w:cs="Courier New"/>
                </w:rPr>
                <w:t>measFileHeader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0B74" w14:textId="77777777" w:rsidR="00387F67" w:rsidRDefault="00387F67">
            <w:pPr>
              <w:pStyle w:val="TAL"/>
              <w:keepNext w:val="0"/>
              <w:rPr>
                <w:ins w:id="523" w:author="Huawei" w:date="2020-05-08T18:56:00Z"/>
              </w:rPr>
            </w:pPr>
            <w:ins w:id="524" w:author="Huawei" w:date="2020-05-08T18:56:00Z">
              <w:r>
                <w:t>fileHeader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9E2" w14:textId="77777777" w:rsidR="00387F67" w:rsidRDefault="00387F67">
            <w:pPr>
              <w:pStyle w:val="TAL"/>
              <w:keepNext w:val="0"/>
              <w:rPr>
                <w:ins w:id="525" w:author="Huawei" w:date="2020-05-08T18:56:00Z"/>
              </w:rPr>
            </w:pPr>
          </w:p>
        </w:tc>
      </w:tr>
      <w:tr w:rsidR="00387F67" w14:paraId="7A09562C" w14:textId="77777777" w:rsidTr="00387F67">
        <w:trPr>
          <w:cantSplit/>
          <w:jc w:val="center"/>
          <w:ins w:id="526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FA5F" w14:textId="77777777" w:rsidR="00387F67" w:rsidRDefault="00387F67">
            <w:pPr>
              <w:pStyle w:val="TAL"/>
              <w:keepNext w:val="0"/>
              <w:rPr>
                <w:ins w:id="527" w:author="Huawei" w:date="2020-05-08T18:56:00Z"/>
                <w:rFonts w:ascii="Courier New" w:hAnsi="Courier New" w:cs="Courier New"/>
              </w:rPr>
            </w:pPr>
            <w:ins w:id="528" w:author="Huawei" w:date="2020-05-08T18:56:00Z">
              <w:r>
                <w:rPr>
                  <w:rFonts w:ascii="Courier New" w:hAnsi="Courier New" w:cs="Courier New"/>
                </w:rPr>
                <w:t>measData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353" w14:textId="77777777" w:rsidR="00387F67" w:rsidRDefault="00387F67">
            <w:pPr>
              <w:pStyle w:val="TAL"/>
              <w:keepNext w:val="0"/>
              <w:rPr>
                <w:ins w:id="529" w:author="Huawei" w:date="2020-05-08T18:56:00Z"/>
              </w:rPr>
            </w:pPr>
            <w:ins w:id="530" w:author="Huawei" w:date="2020-05-08T18:56:00Z">
              <w:r>
                <w:t>measData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67CE" w14:textId="77777777" w:rsidR="00387F67" w:rsidRDefault="00387F67">
            <w:pPr>
              <w:pStyle w:val="TAL"/>
              <w:keepNext w:val="0"/>
              <w:rPr>
                <w:ins w:id="531" w:author="Huawei" w:date="2020-05-08T18:56:00Z"/>
              </w:rPr>
            </w:pPr>
          </w:p>
        </w:tc>
      </w:tr>
      <w:tr w:rsidR="00387F67" w14:paraId="584ECABB" w14:textId="77777777" w:rsidTr="00387F67">
        <w:trPr>
          <w:cantSplit/>
          <w:jc w:val="center"/>
          <w:ins w:id="532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DE6E" w14:textId="77777777" w:rsidR="00387F67" w:rsidRDefault="00387F67">
            <w:pPr>
              <w:pStyle w:val="TAL"/>
              <w:keepNext w:val="0"/>
              <w:rPr>
                <w:ins w:id="533" w:author="Huawei" w:date="2020-05-08T18:56:00Z"/>
                <w:rFonts w:ascii="Courier New" w:hAnsi="Courier New" w:cs="Courier New"/>
              </w:rPr>
            </w:pPr>
            <w:ins w:id="534" w:author="Huawei" w:date="2020-05-08T18:56:00Z">
              <w:r>
                <w:rPr>
                  <w:rFonts w:ascii="Courier New" w:hAnsi="Courier New" w:cs="Courier New"/>
                </w:rPr>
                <w:t>measFileFooter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F2F6" w14:textId="77777777" w:rsidR="00387F67" w:rsidRDefault="00387F67">
            <w:pPr>
              <w:pStyle w:val="TAL"/>
              <w:keepNext w:val="0"/>
              <w:rPr>
                <w:ins w:id="535" w:author="Huawei" w:date="2020-05-08T18:56:00Z"/>
              </w:rPr>
            </w:pPr>
            <w:ins w:id="536" w:author="Huawei" w:date="2020-05-08T18:56:00Z">
              <w:r>
                <w:t>fileFooter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8867" w14:textId="77777777" w:rsidR="00387F67" w:rsidRDefault="00387F67">
            <w:pPr>
              <w:pStyle w:val="TAL"/>
              <w:keepNext w:val="0"/>
              <w:rPr>
                <w:ins w:id="537" w:author="Huawei" w:date="2020-05-08T18:56:00Z"/>
              </w:rPr>
            </w:pPr>
          </w:p>
        </w:tc>
      </w:tr>
      <w:tr w:rsidR="00387F67" w14:paraId="2C0EED3E" w14:textId="77777777" w:rsidTr="00387F67">
        <w:trPr>
          <w:cantSplit/>
          <w:jc w:val="center"/>
          <w:ins w:id="538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56C0" w14:textId="77777777" w:rsidR="00387F67" w:rsidRDefault="00387F67">
            <w:pPr>
              <w:pStyle w:val="TAL"/>
              <w:keepNext w:val="0"/>
              <w:rPr>
                <w:ins w:id="539" w:author="Huawei" w:date="2020-05-08T18:56:00Z"/>
                <w:rFonts w:ascii="Courier New" w:hAnsi="Courier New" w:cs="Courier New"/>
              </w:rPr>
            </w:pPr>
            <w:ins w:id="540" w:author="Huawei" w:date="2020-05-08T18:56:00Z">
              <w:r>
                <w:rPr>
                  <w:rFonts w:ascii="Courier New" w:hAnsi="Courier New" w:cs="Courier New"/>
                </w:rPr>
                <w:t>fileFormatVersion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F664" w14:textId="77777777" w:rsidR="00387F67" w:rsidRDefault="00387F67">
            <w:pPr>
              <w:pStyle w:val="TAL"/>
              <w:keepNext w:val="0"/>
              <w:rPr>
                <w:ins w:id="541" w:author="Huawei" w:date="2020-05-08T18:56:00Z"/>
              </w:rPr>
            </w:pPr>
            <w:ins w:id="542" w:author="Huawei" w:date="2020-05-08T18:56:00Z">
              <w:r>
                <w:t>fileHeader fileFormatVersion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30B9" w14:textId="77777777" w:rsidR="00387F67" w:rsidRDefault="00387F67">
            <w:pPr>
              <w:pStyle w:val="TAL"/>
              <w:keepNext w:val="0"/>
              <w:ind w:left="114" w:hanging="114"/>
              <w:rPr>
                <w:ins w:id="543" w:author="Huawei" w:date="2020-05-08T18:56:00Z"/>
              </w:rPr>
            </w:pPr>
          </w:p>
        </w:tc>
      </w:tr>
      <w:tr w:rsidR="00387F67" w14:paraId="217ACF1F" w14:textId="77777777" w:rsidTr="00387F67">
        <w:trPr>
          <w:cantSplit/>
          <w:jc w:val="center"/>
          <w:ins w:id="544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3AAA" w14:textId="77777777" w:rsidR="00387F67" w:rsidRDefault="00387F67">
            <w:pPr>
              <w:pStyle w:val="TAL"/>
              <w:keepNext w:val="0"/>
              <w:rPr>
                <w:ins w:id="545" w:author="Huawei" w:date="2020-05-08T18:56:00Z"/>
                <w:rFonts w:ascii="Courier New" w:hAnsi="Courier New" w:cs="Courier New"/>
              </w:rPr>
            </w:pPr>
            <w:ins w:id="546" w:author="Huawei" w:date="2020-05-08T18:56:00Z">
              <w:r>
                <w:rPr>
                  <w:rFonts w:ascii="Courier New" w:hAnsi="Courier New" w:cs="Courier New"/>
                </w:rPr>
                <w:t>senderName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6F1D" w14:textId="77777777" w:rsidR="00387F67" w:rsidRDefault="00387F67">
            <w:pPr>
              <w:pStyle w:val="TAL"/>
              <w:keepNext w:val="0"/>
              <w:rPr>
                <w:ins w:id="547" w:author="Huawei" w:date="2020-05-08T18:56:00Z"/>
              </w:rPr>
            </w:pPr>
            <w:ins w:id="548" w:author="Huawei" w:date="2020-05-08T18:56:00Z">
              <w:r>
                <w:t>fileSender senderName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7FD4" w14:textId="77777777" w:rsidR="00387F67" w:rsidRDefault="00387F67">
            <w:pPr>
              <w:pStyle w:val="TAL"/>
              <w:keepNext w:val="0"/>
              <w:rPr>
                <w:ins w:id="549" w:author="Huawei" w:date="2020-05-08T18:56:00Z"/>
              </w:rPr>
            </w:pPr>
          </w:p>
        </w:tc>
      </w:tr>
      <w:tr w:rsidR="00387F67" w14:paraId="4B7956F9" w14:textId="77777777" w:rsidTr="00387F67">
        <w:trPr>
          <w:cantSplit/>
          <w:jc w:val="center"/>
          <w:ins w:id="550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8956" w14:textId="77777777" w:rsidR="00387F67" w:rsidRDefault="00387F67">
            <w:pPr>
              <w:pStyle w:val="TAL"/>
              <w:keepNext w:val="0"/>
              <w:rPr>
                <w:ins w:id="551" w:author="Huawei" w:date="2020-05-08T18:56:00Z"/>
                <w:rFonts w:ascii="Courier New" w:hAnsi="Courier New" w:cs="Courier New"/>
              </w:rPr>
            </w:pPr>
            <w:ins w:id="552" w:author="Huawei" w:date="2020-05-08T18:56:00Z">
              <w:r>
                <w:rPr>
                  <w:rFonts w:ascii="Courier New" w:hAnsi="Courier New" w:cs="Courier New"/>
                </w:rPr>
                <w:lastRenderedPageBreak/>
                <w:t>senderType</w:t>
              </w:r>
            </w:ins>
          </w:p>
          <w:p w14:paraId="6869A778" w14:textId="77777777" w:rsidR="00387F67" w:rsidRDefault="00387F67">
            <w:pPr>
              <w:ind w:firstLine="284"/>
              <w:rPr>
                <w:ins w:id="553" w:author="Huawei" w:date="2020-05-08T18:56:00Z"/>
                <w:rFonts w:ascii="Courier New" w:hAnsi="Courier New" w:cs="Courier New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90EB" w14:textId="77777777" w:rsidR="00387F67" w:rsidRDefault="00387F67">
            <w:pPr>
              <w:pStyle w:val="TAL"/>
              <w:keepNext w:val="0"/>
              <w:rPr>
                <w:ins w:id="554" w:author="Huawei" w:date="2020-05-08T18:56:00Z"/>
              </w:rPr>
            </w:pPr>
            <w:ins w:id="555" w:author="Huawei" w:date="2020-05-08T18:56:00Z">
              <w:r>
                <w:t>fileSender senderType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578C" w14:textId="77777777" w:rsidR="00387F67" w:rsidRDefault="00387F67">
            <w:pPr>
              <w:pStyle w:val="TAL"/>
              <w:keepNext w:val="0"/>
              <w:rPr>
                <w:ins w:id="556" w:author="Huawei" w:date="2020-05-08T18:56:00Z"/>
              </w:rPr>
            </w:pPr>
            <w:ins w:id="557" w:author="Huawei" w:date="2020-05-08T18:56:00Z">
              <w:r>
                <w:t>For the XML schema based XML format, XML attribute specification "senderType " may be absent in case the "senderType" is not configured in the sender.</w:t>
              </w:r>
            </w:ins>
          </w:p>
        </w:tc>
      </w:tr>
      <w:tr w:rsidR="00387F67" w14:paraId="26F3E538" w14:textId="77777777" w:rsidTr="00387F67">
        <w:trPr>
          <w:cantSplit/>
          <w:jc w:val="center"/>
          <w:ins w:id="558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A6261" w14:textId="77777777" w:rsidR="00387F67" w:rsidRDefault="00387F67">
            <w:pPr>
              <w:pStyle w:val="TAL"/>
              <w:keepNext w:val="0"/>
              <w:rPr>
                <w:ins w:id="559" w:author="Huawei" w:date="2020-05-08T18:56:00Z"/>
                <w:rFonts w:ascii="Courier New" w:hAnsi="Courier New" w:cs="Courier New"/>
              </w:rPr>
            </w:pPr>
            <w:ins w:id="560" w:author="Huawei" w:date="2020-05-08T18:56:00Z">
              <w:r>
                <w:rPr>
                  <w:rFonts w:ascii="Courier New" w:hAnsi="Courier New" w:cs="Courier New"/>
                </w:rPr>
                <w:t>vendorName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CE77F" w14:textId="77777777" w:rsidR="00387F67" w:rsidRDefault="00387F67">
            <w:pPr>
              <w:pStyle w:val="TAL"/>
              <w:keepNext w:val="0"/>
              <w:rPr>
                <w:ins w:id="561" w:author="Huawei" w:date="2020-05-08T18:56:00Z"/>
              </w:rPr>
            </w:pPr>
            <w:ins w:id="562" w:author="Huawei" w:date="2020-05-08T18:56:00Z">
              <w:r>
                <w:t>fileHeader vendorName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DF2E" w14:textId="77777777" w:rsidR="00387F67" w:rsidRDefault="00387F67">
            <w:pPr>
              <w:pStyle w:val="TAL"/>
              <w:keepNext w:val="0"/>
              <w:rPr>
                <w:ins w:id="563" w:author="Huawei" w:date="2020-05-08T18:56:00Z"/>
              </w:rPr>
            </w:pPr>
            <w:ins w:id="564" w:author="Huawei" w:date="2020-05-08T18:56:00Z">
              <w:r>
                <w:t>For the XML schema based XML format, XML attribute specification "vendorName" may be absent in case the "vendorName" is not configured in the sender.</w:t>
              </w:r>
            </w:ins>
          </w:p>
        </w:tc>
      </w:tr>
      <w:tr w:rsidR="00387F67" w14:paraId="03686154" w14:textId="77777777" w:rsidTr="00387F67">
        <w:trPr>
          <w:cantSplit/>
          <w:jc w:val="center"/>
          <w:ins w:id="565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5255" w14:textId="77777777" w:rsidR="00387F67" w:rsidRDefault="00387F67">
            <w:pPr>
              <w:pStyle w:val="TAL"/>
              <w:keepNext w:val="0"/>
              <w:rPr>
                <w:ins w:id="566" w:author="Huawei" w:date="2020-05-08T18:56:00Z"/>
                <w:rFonts w:ascii="Courier New" w:hAnsi="Courier New" w:cs="Courier New"/>
              </w:rPr>
            </w:pPr>
            <w:ins w:id="567" w:author="Huawei" w:date="2020-05-08T18:56:00Z">
              <w:r>
                <w:rPr>
                  <w:rFonts w:ascii="Courier New" w:hAnsi="Courier New" w:cs="Courier New"/>
                </w:rPr>
                <w:t>collectionBeginTime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818A" w14:textId="77777777" w:rsidR="00387F67" w:rsidRDefault="00387F67">
            <w:pPr>
              <w:pStyle w:val="TAL"/>
              <w:keepNext w:val="0"/>
              <w:rPr>
                <w:ins w:id="568" w:author="Huawei" w:date="2020-05-08T18:56:00Z"/>
              </w:rPr>
            </w:pPr>
            <w:ins w:id="569" w:author="Huawei" w:date="2020-05-08T18:56:00Z">
              <w:r>
                <w:t>measData beginTime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4BF2" w14:textId="77777777" w:rsidR="00387F67" w:rsidRDefault="00387F67">
            <w:pPr>
              <w:pStyle w:val="TAL"/>
              <w:keepNext w:val="0"/>
              <w:rPr>
                <w:ins w:id="570" w:author="Huawei" w:date="2020-05-08T18:56:00Z"/>
              </w:rPr>
            </w:pPr>
          </w:p>
        </w:tc>
      </w:tr>
      <w:tr w:rsidR="00387F67" w14:paraId="0ACD00C7" w14:textId="77777777" w:rsidTr="00387F67">
        <w:trPr>
          <w:cantSplit/>
          <w:jc w:val="center"/>
          <w:ins w:id="571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81E5" w14:textId="77777777" w:rsidR="00387F67" w:rsidRDefault="00387F67">
            <w:pPr>
              <w:pStyle w:val="TAL"/>
              <w:keepNext w:val="0"/>
              <w:rPr>
                <w:ins w:id="572" w:author="Huawei" w:date="2020-05-08T18:56:00Z"/>
                <w:rFonts w:ascii="Courier New" w:hAnsi="Courier New" w:cs="Courier New"/>
              </w:rPr>
            </w:pPr>
            <w:ins w:id="573" w:author="Huawei" w:date="2020-05-08T18:56:00Z">
              <w:r>
                <w:rPr>
                  <w:rFonts w:ascii="Courier New" w:hAnsi="Courier New" w:cs="Courier New"/>
                </w:rPr>
                <w:t>measuredEntityUserName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18BD" w14:textId="77777777" w:rsidR="00387F67" w:rsidRDefault="00387F67">
            <w:pPr>
              <w:pStyle w:val="TAL"/>
              <w:keepNext w:val="0"/>
              <w:rPr>
                <w:ins w:id="574" w:author="Huawei" w:date="2020-05-08T18:56:00Z"/>
              </w:rPr>
            </w:pPr>
            <w:ins w:id="575" w:author="Huawei" w:date="2020-05-08T18:56:00Z">
              <w:r>
                <w:t>measEntity userLabel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EFBD" w14:textId="77777777" w:rsidR="00387F67" w:rsidRDefault="00387F67">
            <w:pPr>
              <w:pStyle w:val="TAL"/>
              <w:keepNext w:val="0"/>
              <w:rPr>
                <w:ins w:id="576" w:author="Huawei" w:date="2020-05-08T18:56:00Z"/>
              </w:rPr>
            </w:pPr>
            <w:ins w:id="577" w:author="Huawei" w:date="2020-05-08T18:56:00Z">
              <w:r>
                <w:t>For the XML schema based XML format, XML attribute specification "userLabel" may be absent in case the "nEUserName" is not configured in the CM applications.</w:t>
              </w:r>
            </w:ins>
          </w:p>
        </w:tc>
      </w:tr>
      <w:tr w:rsidR="00387F67" w14:paraId="3D1DC3B3" w14:textId="77777777" w:rsidTr="00387F67">
        <w:trPr>
          <w:cantSplit/>
          <w:jc w:val="center"/>
          <w:ins w:id="578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80F8" w14:textId="77777777" w:rsidR="00387F67" w:rsidRDefault="00387F67">
            <w:pPr>
              <w:pStyle w:val="TAL"/>
              <w:keepNext w:val="0"/>
              <w:rPr>
                <w:ins w:id="579" w:author="Huawei" w:date="2020-05-08T18:56:00Z"/>
                <w:rFonts w:ascii="Courier New" w:hAnsi="Courier New" w:cs="Courier New"/>
              </w:rPr>
            </w:pPr>
            <w:ins w:id="580" w:author="Huawei" w:date="2020-05-08T18:56:00Z">
              <w:r>
                <w:rPr>
                  <w:rFonts w:ascii="Courier New" w:hAnsi="Courier New" w:cs="Courier New"/>
                </w:rPr>
                <w:t>measuredEntityDn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7B085" w14:textId="77777777" w:rsidR="00387F67" w:rsidRDefault="00387F67">
            <w:pPr>
              <w:pStyle w:val="TAL"/>
              <w:keepNext w:val="0"/>
              <w:rPr>
                <w:ins w:id="581" w:author="Huawei" w:date="2020-05-08T18:56:00Z"/>
              </w:rPr>
            </w:pPr>
            <w:ins w:id="582" w:author="Huawei" w:date="2020-05-08T18:56:00Z">
              <w:r>
                <w:t>fileHeader dnPrefix</w:t>
              </w:r>
              <w:r>
                <w:br/>
                <w:t xml:space="preserve"> and</w:t>
              </w:r>
              <w:r>
                <w:br/>
                <w:t>measuredEntity</w:t>
              </w:r>
            </w:ins>
          </w:p>
          <w:p w14:paraId="025B8CB3" w14:textId="77777777" w:rsidR="00387F67" w:rsidRDefault="00387F67">
            <w:pPr>
              <w:pStyle w:val="TAL"/>
              <w:keepNext w:val="0"/>
              <w:rPr>
                <w:ins w:id="583" w:author="Huawei" w:date="2020-05-08T18:56:00Z"/>
              </w:rPr>
            </w:pPr>
            <w:ins w:id="584" w:author="Huawei" w:date="2020-05-08T18:56:00Z">
              <w:r>
                <w:t>localDn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7337" w14:textId="77777777" w:rsidR="00387F67" w:rsidRDefault="00387F67">
            <w:pPr>
              <w:pStyle w:val="TAL"/>
              <w:keepNext w:val="0"/>
              <w:rPr>
                <w:ins w:id="585" w:author="Huawei" w:date="2020-05-08T18:56:00Z"/>
              </w:rPr>
            </w:pPr>
            <w:ins w:id="586" w:author="Huawei" w:date="2020-05-08T18:56:00Z">
              <w:r>
                <w:t>For the XML schema based XML format, the DN is split into the DN prefix and the Local DN (LDN) (see 3GPP TS 32.300 [25]). XML attribute specification "localDn" may be absent in case the LDN is not configured in the CM applications.</w:t>
              </w:r>
            </w:ins>
          </w:p>
        </w:tc>
      </w:tr>
      <w:tr w:rsidR="00387F67" w14:paraId="18ED6716" w14:textId="77777777" w:rsidTr="00387F67">
        <w:trPr>
          <w:cantSplit/>
          <w:jc w:val="center"/>
          <w:ins w:id="587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75C5" w14:textId="77777777" w:rsidR="00387F67" w:rsidRDefault="00387F67">
            <w:pPr>
              <w:pStyle w:val="TAL"/>
              <w:keepNext w:val="0"/>
              <w:rPr>
                <w:ins w:id="588" w:author="Huawei" w:date="2020-05-08T18:56:00Z"/>
                <w:rFonts w:ascii="Courier New" w:hAnsi="Courier New" w:cs="Courier New"/>
              </w:rPr>
            </w:pPr>
            <w:ins w:id="589" w:author="Huawei" w:date="2020-05-08T18:56:00Z">
              <w:r>
                <w:rPr>
                  <w:rFonts w:ascii="Courier New" w:hAnsi="Courier New" w:cs="Courier New"/>
                </w:rPr>
                <w:t>measuredEntitySoftwareVersion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E99F" w14:textId="77777777" w:rsidR="00387F67" w:rsidRDefault="00387F67">
            <w:pPr>
              <w:pStyle w:val="TAL"/>
              <w:keepNext w:val="0"/>
              <w:rPr>
                <w:ins w:id="590" w:author="Huawei" w:date="2020-05-08T18:56:00Z"/>
              </w:rPr>
            </w:pPr>
            <w:ins w:id="591" w:author="Huawei" w:date="2020-05-08T18:56:00Z">
              <w:r>
                <w:t>measEntity swVersion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578B" w14:textId="77777777" w:rsidR="00387F67" w:rsidRDefault="00387F67">
            <w:pPr>
              <w:pStyle w:val="TAL"/>
              <w:keepNext w:val="0"/>
              <w:rPr>
                <w:ins w:id="592" w:author="Huawei" w:date="2020-05-08T18:56:00Z"/>
              </w:rPr>
            </w:pPr>
            <w:ins w:id="593" w:author="Huawei" w:date="2020-05-08T18:56:00Z">
              <w:r>
                <w:t>For the XML schema based XML format, XML attribute specification "swVersion" may be absent in case the "nESoftwareVersion" is not configured in the CM applications.</w:t>
              </w:r>
            </w:ins>
          </w:p>
        </w:tc>
      </w:tr>
      <w:tr w:rsidR="00387F67" w14:paraId="1FBCC57A" w14:textId="77777777" w:rsidTr="00387F67">
        <w:trPr>
          <w:cantSplit/>
          <w:jc w:val="center"/>
          <w:ins w:id="594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6692" w14:textId="77777777" w:rsidR="00387F67" w:rsidRDefault="00387F67">
            <w:pPr>
              <w:pStyle w:val="TAL"/>
              <w:keepNext w:val="0"/>
              <w:rPr>
                <w:ins w:id="595" w:author="Huawei" w:date="2020-05-08T18:56:00Z"/>
                <w:rFonts w:ascii="Courier New" w:hAnsi="Courier New" w:cs="Courier New"/>
              </w:rPr>
            </w:pPr>
            <w:ins w:id="596" w:author="Huawei" w:date="2020-05-08T18:56:00Z">
              <w:r>
                <w:rPr>
                  <w:rFonts w:ascii="Courier New" w:hAnsi="Courier New" w:cs="Courier New"/>
                </w:rPr>
                <w:t>measInfo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3D5FD" w14:textId="77777777" w:rsidR="00387F67" w:rsidRDefault="00387F67">
            <w:pPr>
              <w:pStyle w:val="TAL"/>
              <w:keepNext w:val="0"/>
              <w:rPr>
                <w:ins w:id="597" w:author="Huawei" w:date="2020-05-08T18:56:00Z"/>
              </w:rPr>
            </w:pPr>
            <w:ins w:id="598" w:author="Huawei" w:date="2020-05-08T18:56:00Z">
              <w:r>
                <w:t>measInfo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3AC7" w14:textId="77777777" w:rsidR="00387F67" w:rsidRDefault="00387F67">
            <w:pPr>
              <w:pStyle w:val="TAL"/>
              <w:keepNext w:val="0"/>
              <w:rPr>
                <w:ins w:id="599" w:author="Huawei" w:date="2020-05-08T18:56:00Z"/>
              </w:rPr>
            </w:pPr>
          </w:p>
        </w:tc>
      </w:tr>
      <w:tr w:rsidR="00387F67" w14:paraId="08BDA89F" w14:textId="77777777" w:rsidTr="00387F67">
        <w:trPr>
          <w:cantSplit/>
          <w:jc w:val="center"/>
          <w:ins w:id="600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A35A" w14:textId="77777777" w:rsidR="00387F67" w:rsidRDefault="00387F67">
            <w:pPr>
              <w:pStyle w:val="TAL"/>
              <w:keepNext w:val="0"/>
              <w:rPr>
                <w:ins w:id="601" w:author="Huawei" w:date="2020-05-08T18:56:00Z"/>
                <w:rFonts w:ascii="Courier New" w:hAnsi="Courier New" w:cs="Courier New"/>
              </w:rPr>
            </w:pPr>
            <w:ins w:id="602" w:author="Huawei" w:date="2020-05-08T18:56:00Z">
              <w:r>
                <w:rPr>
                  <w:rFonts w:ascii="Courier New" w:hAnsi="Courier New" w:cs="Courier New"/>
                </w:rPr>
                <w:t>measInfoId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78DA" w14:textId="77777777" w:rsidR="00387F67" w:rsidRDefault="00387F67">
            <w:pPr>
              <w:pStyle w:val="TAL"/>
              <w:keepNext w:val="0"/>
              <w:rPr>
                <w:ins w:id="603" w:author="Huawei" w:date="2020-05-08T18:56:00Z"/>
              </w:rPr>
            </w:pPr>
            <w:ins w:id="604" w:author="Huawei" w:date="2020-05-08T18:56:00Z">
              <w:r>
                <w:t>measInfoId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3622" w14:textId="77777777" w:rsidR="00387F67" w:rsidRDefault="00387F67">
            <w:pPr>
              <w:pStyle w:val="TAL"/>
              <w:keepNext w:val="0"/>
              <w:rPr>
                <w:ins w:id="605" w:author="Huawei" w:date="2020-05-08T18:56:00Z"/>
              </w:rPr>
            </w:pPr>
          </w:p>
        </w:tc>
      </w:tr>
      <w:tr w:rsidR="00387F67" w14:paraId="32D95033" w14:textId="77777777" w:rsidTr="00387F67">
        <w:trPr>
          <w:cantSplit/>
          <w:jc w:val="center"/>
          <w:ins w:id="606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8F63" w14:textId="77777777" w:rsidR="00387F67" w:rsidRDefault="00387F67">
            <w:pPr>
              <w:pStyle w:val="TAL"/>
              <w:keepNext w:val="0"/>
              <w:rPr>
                <w:ins w:id="607" w:author="Huawei" w:date="2020-05-08T18:56:00Z"/>
                <w:rFonts w:ascii="Courier New" w:hAnsi="Courier New" w:cs="Courier New"/>
              </w:rPr>
            </w:pPr>
            <w:ins w:id="608" w:author="Huawei" w:date="2020-05-08T18:56:00Z">
              <w:r>
                <w:rPr>
                  <w:rFonts w:ascii="Courier New" w:hAnsi="Courier New" w:cs="Courier New"/>
                </w:rPr>
                <w:t>measTimeStamp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A893" w14:textId="77777777" w:rsidR="00387F67" w:rsidRDefault="00387F67">
            <w:pPr>
              <w:pStyle w:val="TAL"/>
              <w:keepNext w:val="0"/>
              <w:rPr>
                <w:ins w:id="609" w:author="Huawei" w:date="2020-05-08T18:56:00Z"/>
              </w:rPr>
            </w:pPr>
            <w:ins w:id="610" w:author="Huawei" w:date="2020-05-08T18:56:00Z">
              <w:r>
                <w:t>granPeriod endTime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E08C" w14:textId="77777777" w:rsidR="00387F67" w:rsidRDefault="00387F67">
            <w:pPr>
              <w:pStyle w:val="TAL"/>
              <w:keepNext w:val="0"/>
              <w:rPr>
                <w:ins w:id="611" w:author="Huawei" w:date="2020-05-08T18:56:00Z"/>
              </w:rPr>
            </w:pPr>
          </w:p>
        </w:tc>
      </w:tr>
      <w:tr w:rsidR="00387F67" w14:paraId="40511A42" w14:textId="77777777" w:rsidTr="00387F67">
        <w:trPr>
          <w:cantSplit/>
          <w:jc w:val="center"/>
          <w:ins w:id="612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793C" w14:textId="77777777" w:rsidR="00387F67" w:rsidRDefault="00387F67">
            <w:pPr>
              <w:pStyle w:val="TAL"/>
              <w:keepNext w:val="0"/>
              <w:rPr>
                <w:ins w:id="613" w:author="Huawei" w:date="2020-05-08T18:56:00Z"/>
                <w:rFonts w:ascii="Courier New" w:hAnsi="Courier New" w:cs="Courier New"/>
              </w:rPr>
            </w:pPr>
            <w:ins w:id="614" w:author="Huawei" w:date="2020-05-08T18:56:00Z">
              <w:r>
                <w:rPr>
                  <w:rFonts w:ascii="Courier New" w:hAnsi="Courier New" w:cs="Courier New"/>
                </w:rPr>
                <w:t>jobId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E24B" w14:textId="77777777" w:rsidR="00387F67" w:rsidRDefault="00387F67">
            <w:pPr>
              <w:pStyle w:val="TAL"/>
              <w:keepNext w:val="0"/>
              <w:rPr>
                <w:ins w:id="615" w:author="Huawei" w:date="2020-05-08T18:56:00Z"/>
              </w:rPr>
            </w:pPr>
            <w:ins w:id="616" w:author="Huawei" w:date="2020-05-08T18:56:00Z">
              <w:r>
                <w:t>jobId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1584" w14:textId="77777777" w:rsidR="00387F67" w:rsidRDefault="00387F67">
            <w:pPr>
              <w:pStyle w:val="TAL"/>
              <w:keepNext w:val="0"/>
              <w:rPr>
                <w:ins w:id="617" w:author="Huawei" w:date="2020-05-08T18:56:00Z"/>
              </w:rPr>
            </w:pPr>
            <w:ins w:id="618" w:author="Huawei" w:date="2020-05-08T18:56:00Z">
              <w:r>
                <w:t>This item is optional.</w:t>
              </w:r>
            </w:ins>
          </w:p>
        </w:tc>
      </w:tr>
      <w:tr w:rsidR="00387F67" w14:paraId="198477CF" w14:textId="77777777" w:rsidTr="00387F67">
        <w:trPr>
          <w:cantSplit/>
          <w:jc w:val="center"/>
          <w:ins w:id="619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1D63" w14:textId="77777777" w:rsidR="00387F67" w:rsidRDefault="00387F67">
            <w:pPr>
              <w:pStyle w:val="TAL"/>
              <w:keepNext w:val="0"/>
              <w:rPr>
                <w:ins w:id="620" w:author="Huawei" w:date="2020-05-08T18:56:00Z"/>
                <w:rFonts w:ascii="Courier New" w:hAnsi="Courier New" w:cs="Courier New"/>
              </w:rPr>
            </w:pPr>
            <w:ins w:id="621" w:author="Huawei" w:date="2020-05-08T18:56:00Z">
              <w:r>
                <w:rPr>
                  <w:rFonts w:ascii="Courier New" w:hAnsi="Courier New" w:cs="Courier New"/>
                </w:rPr>
                <w:t>granularityPeriod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166A" w14:textId="77777777" w:rsidR="00387F67" w:rsidRDefault="00387F67">
            <w:pPr>
              <w:pStyle w:val="TAL"/>
              <w:keepNext w:val="0"/>
              <w:rPr>
                <w:ins w:id="622" w:author="Huawei" w:date="2020-05-08T18:56:00Z"/>
              </w:rPr>
            </w:pPr>
            <w:ins w:id="623" w:author="Huawei" w:date="2020-05-08T18:56:00Z">
              <w:r>
                <w:t>granPeriod duration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A3DF" w14:textId="77777777" w:rsidR="00387F67" w:rsidRDefault="00387F67">
            <w:pPr>
              <w:pStyle w:val="TAL"/>
              <w:keepNext w:val="0"/>
              <w:rPr>
                <w:ins w:id="624" w:author="Huawei" w:date="2020-05-08T18:56:00Z"/>
              </w:rPr>
            </w:pPr>
            <w:ins w:id="625" w:author="Huawei" w:date="2020-05-08T18:56:00Z">
              <w:r>
                <w:t>For the XML schema based XML format, the value of XML attribute specification "duration" shall use the truncated representation "PT</w:t>
              </w:r>
              <w:r>
                <w:rPr>
                  <w:i/>
                  <w:iCs/>
                </w:rPr>
                <w:t>n</w:t>
              </w:r>
              <w:r>
                <w:t>S" (see [28]).</w:t>
              </w:r>
            </w:ins>
          </w:p>
        </w:tc>
      </w:tr>
      <w:tr w:rsidR="00387F67" w14:paraId="35A4B3C0" w14:textId="77777777" w:rsidTr="00387F67">
        <w:trPr>
          <w:cantSplit/>
          <w:jc w:val="center"/>
          <w:ins w:id="626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F2DB" w14:textId="77777777" w:rsidR="00387F67" w:rsidRDefault="00387F67">
            <w:pPr>
              <w:pStyle w:val="TAL"/>
              <w:keepNext w:val="0"/>
              <w:rPr>
                <w:ins w:id="627" w:author="Huawei" w:date="2020-05-08T18:56:00Z"/>
                <w:rFonts w:ascii="Courier New" w:hAnsi="Courier New" w:cs="Courier New"/>
              </w:rPr>
            </w:pPr>
            <w:ins w:id="628" w:author="Huawei" w:date="2020-05-08T18:56:00Z">
              <w:r>
                <w:rPr>
                  <w:rFonts w:ascii="Courier New" w:hAnsi="Courier New" w:cs="Courier New"/>
                </w:rPr>
                <w:t>reportingPeriod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566F2" w14:textId="77777777" w:rsidR="00387F67" w:rsidRDefault="00387F67">
            <w:pPr>
              <w:pStyle w:val="TAL"/>
              <w:keepNext w:val="0"/>
              <w:rPr>
                <w:ins w:id="629" w:author="Huawei" w:date="2020-05-08T18:56:00Z"/>
              </w:rPr>
            </w:pPr>
            <w:ins w:id="630" w:author="Huawei" w:date="2020-05-08T18:56:00Z">
              <w:r>
                <w:t>repPeriod duration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0BE8" w14:textId="77777777" w:rsidR="00387F67" w:rsidRDefault="00387F67">
            <w:pPr>
              <w:pStyle w:val="TAL"/>
              <w:keepNext w:val="0"/>
              <w:rPr>
                <w:ins w:id="631" w:author="Huawei" w:date="2020-05-08T18:56:00Z"/>
              </w:rPr>
            </w:pPr>
            <w:ins w:id="632" w:author="Huawei" w:date="2020-05-08T18:56:00Z">
              <w:r>
                <w:t>For the XML schema based XML format, the value of XML attribute specification "duration" shall use the truncated representation "PT</w:t>
              </w:r>
              <w:r>
                <w:rPr>
                  <w:i/>
                  <w:iCs/>
                </w:rPr>
                <w:t>n</w:t>
              </w:r>
              <w:r>
                <w:t>S" (see [28]).</w:t>
              </w:r>
            </w:ins>
          </w:p>
        </w:tc>
      </w:tr>
      <w:tr w:rsidR="00387F67" w14:paraId="175A6FA6" w14:textId="77777777" w:rsidTr="00387F67">
        <w:trPr>
          <w:cantSplit/>
          <w:jc w:val="center"/>
          <w:ins w:id="633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98F5" w14:textId="77777777" w:rsidR="00387F67" w:rsidRDefault="00387F67">
            <w:pPr>
              <w:pStyle w:val="TAL"/>
              <w:keepNext w:val="0"/>
              <w:rPr>
                <w:ins w:id="634" w:author="Huawei" w:date="2020-05-08T18:56:00Z"/>
                <w:rFonts w:ascii="Courier New" w:hAnsi="Courier New" w:cs="Courier New"/>
              </w:rPr>
            </w:pPr>
            <w:ins w:id="635" w:author="Huawei" w:date="2020-05-08T18:56:00Z">
              <w:r>
                <w:rPr>
                  <w:rFonts w:ascii="Courier New" w:hAnsi="Courier New" w:cs="Courier New"/>
                </w:rPr>
                <w:t>measTypes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9810" w14:textId="77777777" w:rsidR="00387F67" w:rsidRDefault="00387F67">
            <w:pPr>
              <w:pStyle w:val="TAL"/>
              <w:keepNext w:val="0"/>
              <w:rPr>
                <w:ins w:id="636" w:author="Huawei" w:date="2020-05-08T18:56:00Z"/>
              </w:rPr>
            </w:pPr>
            <w:ins w:id="637" w:author="Huawei" w:date="2020-05-08T18:56:00Z">
              <w:r>
                <w:t>measTypes</w:t>
              </w:r>
              <w:r>
                <w:br/>
                <w:t xml:space="preserve"> or</w:t>
              </w:r>
              <w:r>
                <w:br/>
                <w:t>measType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8C55" w14:textId="77777777" w:rsidR="00387F67" w:rsidRDefault="00387F67">
            <w:pPr>
              <w:pStyle w:val="TAL"/>
              <w:keepNext w:val="0"/>
              <w:rPr>
                <w:ins w:id="638" w:author="Huawei" w:date="2020-05-08T18:56:00Z"/>
              </w:rPr>
            </w:pPr>
            <w:ins w:id="639" w:author="Huawei" w:date="2020-05-08T18:56:00Z">
              <w:r>
                <w:t>For the XML schema based XML format, depending on sender's choice for optional positioning presence, either XML element "measTypes" or XML elements "measType" will be used.</w:t>
              </w:r>
            </w:ins>
          </w:p>
        </w:tc>
      </w:tr>
      <w:tr w:rsidR="00387F67" w14:paraId="789180DC" w14:textId="77777777" w:rsidTr="00387F67">
        <w:trPr>
          <w:cantSplit/>
          <w:jc w:val="center"/>
          <w:ins w:id="640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F3D2" w14:textId="77777777" w:rsidR="00387F67" w:rsidRDefault="00387F67">
            <w:pPr>
              <w:pStyle w:val="TAL"/>
              <w:keepNext w:val="0"/>
              <w:rPr>
                <w:ins w:id="641" w:author="Huawei" w:date="2020-05-08T18:56:00Z"/>
                <w:rFonts w:ascii="Courier New" w:hAnsi="Courier New" w:cs="Courier New"/>
              </w:rPr>
            </w:pPr>
            <w:ins w:id="642" w:author="Huawei" w:date="2020-05-08T18:56:00Z">
              <w:r>
                <w:rPr>
                  <w:rFonts w:ascii="Courier New" w:hAnsi="Courier New" w:cs="Courier New"/>
                </w:rPr>
                <w:t>measValues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81D2" w14:textId="77777777" w:rsidR="00387F67" w:rsidRDefault="00387F67">
            <w:pPr>
              <w:pStyle w:val="TAL"/>
              <w:keepNext w:val="0"/>
              <w:rPr>
                <w:ins w:id="643" w:author="Huawei" w:date="2020-05-08T18:56:00Z"/>
              </w:rPr>
            </w:pPr>
            <w:ins w:id="644" w:author="Huawei" w:date="2020-05-08T18:56:00Z">
              <w:r>
                <w:t>measValue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60E2" w14:textId="77777777" w:rsidR="00387F67" w:rsidRDefault="00387F67">
            <w:pPr>
              <w:pStyle w:val="TAL"/>
              <w:keepNext w:val="0"/>
              <w:rPr>
                <w:ins w:id="645" w:author="Huawei" w:date="2020-05-08T18:56:00Z"/>
              </w:rPr>
            </w:pPr>
          </w:p>
        </w:tc>
      </w:tr>
      <w:tr w:rsidR="00387F67" w14:paraId="14FD130D" w14:textId="77777777" w:rsidTr="00387F67">
        <w:trPr>
          <w:cantSplit/>
          <w:jc w:val="center"/>
          <w:ins w:id="646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720F" w14:textId="77777777" w:rsidR="00387F67" w:rsidRDefault="00387F67">
            <w:pPr>
              <w:pStyle w:val="TAL"/>
              <w:keepNext w:val="0"/>
              <w:rPr>
                <w:ins w:id="647" w:author="Huawei" w:date="2020-05-08T18:56:00Z"/>
                <w:rFonts w:ascii="Courier New" w:hAnsi="Courier New" w:cs="Courier New"/>
              </w:rPr>
            </w:pPr>
            <w:ins w:id="648" w:author="Huawei" w:date="2020-05-08T18:56:00Z">
              <w:r>
                <w:rPr>
                  <w:rFonts w:ascii="Courier New" w:hAnsi="Courier New" w:cs="Courier New"/>
                </w:rPr>
                <w:t>measObjInstId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5FEC" w14:textId="77777777" w:rsidR="00387F67" w:rsidRDefault="00387F67">
            <w:pPr>
              <w:pStyle w:val="TAL"/>
              <w:keepNext w:val="0"/>
              <w:rPr>
                <w:ins w:id="649" w:author="Huawei" w:date="2020-05-08T18:56:00Z"/>
              </w:rPr>
            </w:pPr>
            <w:ins w:id="650" w:author="Huawei" w:date="2020-05-08T18:56:00Z">
              <w:r>
                <w:t>measValue measObjLdn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BC98" w14:textId="77777777" w:rsidR="00387F67" w:rsidRDefault="00387F67">
            <w:pPr>
              <w:pStyle w:val="TAL"/>
              <w:keepNext w:val="0"/>
              <w:rPr>
                <w:ins w:id="651" w:author="Huawei" w:date="2020-05-08T18:56:00Z"/>
              </w:rPr>
            </w:pPr>
          </w:p>
        </w:tc>
      </w:tr>
      <w:tr w:rsidR="00387F67" w14:paraId="6894A031" w14:textId="77777777" w:rsidTr="00387F67">
        <w:trPr>
          <w:cantSplit/>
          <w:jc w:val="center"/>
          <w:ins w:id="652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88B4" w14:textId="77777777" w:rsidR="00387F67" w:rsidRDefault="00387F67">
            <w:pPr>
              <w:pStyle w:val="TAL"/>
              <w:keepNext w:val="0"/>
              <w:rPr>
                <w:ins w:id="653" w:author="Huawei" w:date="2020-05-08T18:56:00Z"/>
                <w:rFonts w:ascii="Courier New" w:hAnsi="Courier New" w:cs="Courier New"/>
              </w:rPr>
            </w:pPr>
            <w:ins w:id="654" w:author="Huawei" w:date="2020-05-08T18:56:00Z">
              <w:r>
                <w:rPr>
                  <w:rFonts w:ascii="Courier New" w:hAnsi="Courier New" w:cs="Courier New"/>
                </w:rPr>
                <w:t>measResults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36F6" w14:textId="77777777" w:rsidR="00387F67" w:rsidRDefault="00387F67">
            <w:pPr>
              <w:pStyle w:val="TAL"/>
              <w:keepNext w:val="0"/>
              <w:rPr>
                <w:ins w:id="655" w:author="Huawei" w:date="2020-05-08T18:56:00Z"/>
              </w:rPr>
            </w:pPr>
            <w:ins w:id="656" w:author="Huawei" w:date="2020-05-08T18:56:00Z">
              <w:r>
                <w:t>measResults</w:t>
              </w:r>
              <w:r>
                <w:br/>
                <w:t xml:space="preserve"> or</w:t>
              </w:r>
            </w:ins>
          </w:p>
          <w:p w14:paraId="545E3F7A" w14:textId="77777777" w:rsidR="00387F67" w:rsidRDefault="00387F67">
            <w:pPr>
              <w:pStyle w:val="TAL"/>
              <w:keepNext w:val="0"/>
              <w:rPr>
                <w:ins w:id="657" w:author="Huawei" w:date="2020-05-08T18:56:00Z"/>
              </w:rPr>
            </w:pPr>
            <w:ins w:id="658" w:author="Huawei" w:date="2020-05-08T18:56:00Z">
              <w:r>
                <w:t>r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096E" w14:textId="77777777" w:rsidR="00387F67" w:rsidRDefault="00387F67">
            <w:pPr>
              <w:pStyle w:val="TAL"/>
              <w:keepNext w:val="0"/>
              <w:rPr>
                <w:ins w:id="659" w:author="Huawei" w:date="2020-05-08T18:56:00Z"/>
              </w:rPr>
            </w:pPr>
            <w:ins w:id="660" w:author="Huawei" w:date="2020-05-08T18:56:00Z">
              <w:r>
                <w:t>For the XML schema based XML format, depending on sender's choice for optional positioning presence, either XML element "measResults" or XML elements "r" will be used.</w:t>
              </w:r>
            </w:ins>
          </w:p>
        </w:tc>
      </w:tr>
      <w:tr w:rsidR="00387F67" w14:paraId="214BBDA2" w14:textId="77777777" w:rsidTr="00387F67">
        <w:trPr>
          <w:cantSplit/>
          <w:jc w:val="center"/>
          <w:ins w:id="661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72D6" w14:textId="77777777" w:rsidR="00387F67" w:rsidRDefault="00387F67">
            <w:pPr>
              <w:pStyle w:val="TAL"/>
              <w:keepNext w:val="0"/>
              <w:rPr>
                <w:ins w:id="662" w:author="Huawei" w:date="2020-05-08T18:56:00Z"/>
                <w:rFonts w:ascii="Courier New" w:hAnsi="Courier New" w:cs="Courier New"/>
              </w:rPr>
            </w:pPr>
            <w:ins w:id="663" w:author="Huawei" w:date="2020-05-08T18:56:00Z">
              <w:r>
                <w:rPr>
                  <w:rFonts w:ascii="Courier New" w:hAnsi="Courier New" w:cs="Courier New"/>
                </w:rPr>
                <w:t>suspectFlag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38F6" w14:textId="77777777" w:rsidR="00387F67" w:rsidRDefault="00387F67">
            <w:pPr>
              <w:pStyle w:val="TAL"/>
              <w:keepNext w:val="0"/>
              <w:rPr>
                <w:ins w:id="664" w:author="Huawei" w:date="2020-05-08T18:56:00Z"/>
              </w:rPr>
            </w:pPr>
            <w:ins w:id="665" w:author="Huawei" w:date="2020-05-08T18:56:00Z">
              <w:r>
                <w:t>suspect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F835" w14:textId="77777777" w:rsidR="00387F67" w:rsidRDefault="00387F67">
            <w:pPr>
              <w:pStyle w:val="TAL"/>
              <w:keepNext w:val="0"/>
              <w:rPr>
                <w:ins w:id="666" w:author="Huawei" w:date="2020-05-08T18:56:00Z"/>
              </w:rPr>
            </w:pPr>
          </w:p>
        </w:tc>
      </w:tr>
      <w:tr w:rsidR="00387F67" w14:paraId="148598AB" w14:textId="77777777" w:rsidTr="00387F67">
        <w:trPr>
          <w:cantSplit/>
          <w:jc w:val="center"/>
          <w:ins w:id="667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A20D" w14:textId="77777777" w:rsidR="00387F67" w:rsidRDefault="00387F67">
            <w:pPr>
              <w:pStyle w:val="TAL"/>
              <w:keepNext w:val="0"/>
              <w:rPr>
                <w:ins w:id="668" w:author="Huawei" w:date="2020-05-08T18:56:00Z"/>
                <w:rFonts w:ascii="Courier New" w:hAnsi="Courier New" w:cs="Courier New"/>
              </w:rPr>
            </w:pPr>
            <w:ins w:id="669" w:author="Huawei" w:date="2020-05-08T18:56:00Z">
              <w:r>
                <w:rPr>
                  <w:rFonts w:ascii="Courier New" w:hAnsi="Courier New" w:cs="Courier New"/>
                </w:rPr>
                <w:t>timeStamp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C164" w14:textId="77777777" w:rsidR="00387F67" w:rsidRDefault="00387F67">
            <w:pPr>
              <w:pStyle w:val="TAL"/>
              <w:keepNext w:val="0"/>
              <w:rPr>
                <w:ins w:id="670" w:author="Huawei" w:date="2020-05-08T18:56:00Z"/>
              </w:rPr>
            </w:pPr>
            <w:ins w:id="671" w:author="Huawei" w:date="2020-05-08T18:56:00Z">
              <w:r>
                <w:t>measData endTime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5C3" w14:textId="77777777" w:rsidR="00387F67" w:rsidRDefault="00387F67">
            <w:pPr>
              <w:pStyle w:val="TAL"/>
              <w:keepNext w:val="0"/>
              <w:rPr>
                <w:ins w:id="672" w:author="Huawei" w:date="2020-05-08T18:56:00Z"/>
              </w:rPr>
            </w:pPr>
          </w:p>
        </w:tc>
      </w:tr>
      <w:tr w:rsidR="00387F67" w14:paraId="74AE4682" w14:textId="77777777" w:rsidTr="00387F67">
        <w:trPr>
          <w:cantSplit/>
          <w:jc w:val="center"/>
          <w:ins w:id="673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8EE4" w14:textId="77777777" w:rsidR="00387F67" w:rsidRDefault="00387F67">
            <w:pPr>
              <w:pStyle w:val="TAL"/>
              <w:keepNext w:val="0"/>
              <w:rPr>
                <w:ins w:id="674" w:author="Huawei" w:date="2020-05-08T18:56:00Z"/>
                <w:rFonts w:cs="Arial"/>
              </w:rPr>
            </w:pPr>
            <w:ins w:id="675" w:author="Huawei" w:date="2020-05-08T18:56:00Z">
              <w:r>
                <w:rPr>
                  <w:rFonts w:cs="Arial"/>
                </w:rPr>
                <w:t>There is no corresponding File Content Item.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B890" w14:textId="77777777" w:rsidR="00387F67" w:rsidRDefault="00387F67">
            <w:pPr>
              <w:pStyle w:val="TAL"/>
              <w:keepNext w:val="0"/>
              <w:rPr>
                <w:ins w:id="676" w:author="Huawei" w:date="2020-05-08T18:56:00Z"/>
              </w:rPr>
            </w:pPr>
            <w:ins w:id="677" w:author="Huawei" w:date="2020-05-08T18:56:00Z">
              <w:r>
                <w:t>measType p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5031" w14:textId="77777777" w:rsidR="00387F67" w:rsidRDefault="00387F67">
            <w:pPr>
              <w:pStyle w:val="TAL"/>
              <w:keepNext w:val="0"/>
              <w:rPr>
                <w:ins w:id="678" w:author="Huawei" w:date="2020-05-08T18:56:00Z"/>
              </w:rPr>
            </w:pPr>
            <w:ins w:id="679" w:author="Huawei" w:date="2020-05-08T18:56:00Z">
              <w:r>
                <w:t>An optional positioning XML attribute specification of XML element "measType" (XML schema based), used to identify a measurement type for the purpose of correlation to a result. The value of this XML attribute specification is expected to be a non-zero, non-negative integer value that is unique for each instance of XML element "measType" that is contained within the measurement data collection file.</w:t>
              </w:r>
            </w:ins>
          </w:p>
        </w:tc>
      </w:tr>
      <w:tr w:rsidR="00387F67" w14:paraId="029DFA78" w14:textId="77777777" w:rsidTr="00387F67">
        <w:trPr>
          <w:cantSplit/>
          <w:jc w:val="center"/>
          <w:ins w:id="680" w:author="Huawei" w:date="2020-05-08T18:56:00Z"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D9D8" w14:textId="77777777" w:rsidR="00387F67" w:rsidRDefault="00387F67">
            <w:pPr>
              <w:pStyle w:val="TAL"/>
              <w:keepNext w:val="0"/>
              <w:rPr>
                <w:ins w:id="681" w:author="Huawei" w:date="2020-05-08T18:56:00Z"/>
                <w:rFonts w:cs="Arial"/>
              </w:rPr>
            </w:pPr>
            <w:ins w:id="682" w:author="Huawei" w:date="2020-05-08T18:56:00Z">
              <w:r>
                <w:rPr>
                  <w:rFonts w:cs="Arial"/>
                </w:rPr>
                <w:t>There is no corresponding File Content Item.</w:t>
              </w:r>
            </w:ins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0D9C" w14:textId="77777777" w:rsidR="00387F67" w:rsidRDefault="00387F67">
            <w:pPr>
              <w:pStyle w:val="TAL"/>
              <w:keepNext w:val="0"/>
              <w:rPr>
                <w:ins w:id="683" w:author="Huawei" w:date="2020-05-08T18:56:00Z"/>
              </w:rPr>
            </w:pPr>
            <w:ins w:id="684" w:author="Huawei" w:date="2020-05-08T18:56:00Z">
              <w:r>
                <w:t>r p</w:t>
              </w:r>
            </w:ins>
          </w:p>
        </w:tc>
        <w:tc>
          <w:tcPr>
            <w:tcW w:w="2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E0DA" w14:textId="77777777" w:rsidR="00387F67" w:rsidRDefault="00387F67">
            <w:pPr>
              <w:pStyle w:val="TAL"/>
              <w:keepNext w:val="0"/>
              <w:rPr>
                <w:ins w:id="685" w:author="Huawei" w:date="2020-05-08T18:56:00Z"/>
              </w:rPr>
            </w:pPr>
            <w:ins w:id="686" w:author="Huawei" w:date="2020-05-08T18:56:00Z">
              <w:r>
                <w:t>An optional positioning XML attribute specification of XML element "r", used to correlate a result to a measurement type. The value of this XML attribute specification should match the value of XML attribute specification "p" of the corresponding XML element "measType" (XML schema based).</w:t>
              </w:r>
            </w:ins>
          </w:p>
        </w:tc>
      </w:tr>
    </w:tbl>
    <w:p w14:paraId="019E76F5" w14:textId="77777777" w:rsidR="00387F67" w:rsidRDefault="00387F67" w:rsidP="00387F67">
      <w:pPr>
        <w:rPr>
          <w:ins w:id="687" w:author="Huawei" w:date="2020-05-08T18:56:00Z"/>
          <w:rFonts w:eastAsia="Times New Roman"/>
        </w:rPr>
      </w:pPr>
    </w:p>
    <w:p w14:paraId="374652AC" w14:textId="0193765B" w:rsidR="00387F67" w:rsidRDefault="00387F67" w:rsidP="004C741A">
      <w:pPr>
        <w:pStyle w:val="4"/>
        <w:rPr>
          <w:ins w:id="688" w:author="Huawei" w:date="2020-05-08T18:56:00Z"/>
        </w:rPr>
      </w:pPr>
      <w:ins w:id="689" w:author="Huawei" w:date="2020-05-08T18:56:00Z">
        <w:r>
          <w:t>11.3.</w:t>
        </w:r>
      </w:ins>
      <w:ins w:id="690" w:author="Huawei" w:date="2020-05-08T18:59:00Z">
        <w:r>
          <w:t>X</w:t>
        </w:r>
      </w:ins>
      <w:ins w:id="691" w:author="Huawei" w:date="2020-05-08T18:56:00Z">
        <w:r>
          <w:t>.</w:t>
        </w:r>
      </w:ins>
      <w:ins w:id="692" w:author="Huawei" w:date="2020-05-08T18:59:00Z">
        <w:r>
          <w:t>3</w:t>
        </w:r>
      </w:ins>
      <w:ins w:id="693" w:author="Huawei" w:date="2020-05-08T18:56:00Z">
        <w:r>
          <w:tab/>
          <w:t>XML schema</w:t>
        </w:r>
      </w:ins>
    </w:p>
    <w:p w14:paraId="1FDE6DC4" w14:textId="32119CE9" w:rsidR="00387F67" w:rsidRDefault="004C741A" w:rsidP="004C741A">
      <w:pPr>
        <w:pStyle w:val="5"/>
        <w:rPr>
          <w:ins w:id="694" w:author="Huawei" w:date="2020-05-08T18:56:00Z"/>
        </w:rPr>
      </w:pPr>
      <w:ins w:id="695" w:author="Huawei" w:date="2020-05-08T18:56:00Z">
        <w:r>
          <w:t>11.3.</w:t>
        </w:r>
      </w:ins>
      <w:ins w:id="696" w:author="Huawei" w:date="2020-05-08T18:59:00Z">
        <w:r>
          <w:t>X</w:t>
        </w:r>
      </w:ins>
      <w:ins w:id="697" w:author="Huawei" w:date="2020-05-08T18:56:00Z">
        <w:r>
          <w:t>.</w:t>
        </w:r>
      </w:ins>
      <w:ins w:id="698" w:author="Huawei" w:date="2020-05-08T18:59:00Z">
        <w:r>
          <w:t>3</w:t>
        </w:r>
      </w:ins>
      <w:ins w:id="699" w:author="Huawei" w:date="2020-05-08T18:56:00Z">
        <w:r>
          <w:t>.</w:t>
        </w:r>
      </w:ins>
      <w:ins w:id="700" w:author="Huawei" w:date="2020-05-08T18:59:00Z">
        <w:r>
          <w:t>1</w:t>
        </w:r>
      </w:ins>
      <w:ins w:id="701" w:author="Huawei" w:date="2020-05-08T18:56:00Z">
        <w:r w:rsidR="00387F67">
          <w:tab/>
          <w:t>Performance data file XML schema</w:t>
        </w:r>
      </w:ins>
    </w:p>
    <w:p w14:paraId="3325C468" w14:textId="77777777" w:rsidR="00387F67" w:rsidRDefault="00387F67" w:rsidP="004C741A">
      <w:pPr>
        <w:rPr>
          <w:ins w:id="702" w:author="Huawei" w:date="2020-05-08T18:56:00Z"/>
        </w:rPr>
      </w:pPr>
      <w:ins w:id="703" w:author="Huawei" w:date="2020-05-08T18:56:00Z">
        <w:r>
          <w:t xml:space="preserve">The following XML schema </w:t>
        </w:r>
        <w:r>
          <w:rPr>
            <w:rFonts w:ascii="Courier New" w:hAnsi="Courier New"/>
          </w:rPr>
          <w:t>measData.xsd</w:t>
        </w:r>
        <w:r>
          <w:t xml:space="preserve"> is the schema for performance measurements data XML files:</w:t>
        </w:r>
      </w:ins>
    </w:p>
    <w:p w14:paraId="4AEC9934" w14:textId="77777777" w:rsidR="00387F67" w:rsidRPr="004C741A" w:rsidRDefault="00387F67" w:rsidP="004C741A">
      <w:pPr>
        <w:pStyle w:val="PL"/>
        <w:rPr>
          <w:ins w:id="704" w:author="Huawei" w:date="2020-05-08T18:56:00Z"/>
        </w:rPr>
      </w:pPr>
      <w:ins w:id="705" w:author="Huawei" w:date="2020-05-08T18:56:00Z">
        <w:r w:rsidRPr="004C741A">
          <w:lastRenderedPageBreak/>
          <w:t>&lt;?xml version="1.0" encoding="UTF-8"?&gt;</w:t>
        </w:r>
      </w:ins>
    </w:p>
    <w:p w14:paraId="71BE4E68" w14:textId="77777777" w:rsidR="00387F67" w:rsidRPr="004C741A" w:rsidRDefault="00387F67" w:rsidP="004C741A">
      <w:pPr>
        <w:pStyle w:val="PL"/>
        <w:rPr>
          <w:ins w:id="706" w:author="Huawei" w:date="2020-05-08T18:56:00Z"/>
        </w:rPr>
      </w:pPr>
      <w:ins w:id="707" w:author="Huawei" w:date="2020-05-08T18:56:00Z">
        <w:r w:rsidRPr="004C741A">
          <w:t>&lt;!--</w:t>
        </w:r>
      </w:ins>
    </w:p>
    <w:p w14:paraId="2CD2E8EA" w14:textId="77777777" w:rsidR="00387F67" w:rsidRPr="004C741A" w:rsidRDefault="00387F67" w:rsidP="004C741A">
      <w:pPr>
        <w:pStyle w:val="PL"/>
        <w:rPr>
          <w:ins w:id="708" w:author="Huawei" w:date="2020-05-08T18:56:00Z"/>
        </w:rPr>
      </w:pPr>
      <w:ins w:id="709" w:author="Huawei" w:date="2020-05-08T18:56:00Z">
        <w:r w:rsidRPr="004C741A">
          <w:t xml:space="preserve">  3GPP TS 28.532 Measurements data XML file format definition</w:t>
        </w:r>
      </w:ins>
    </w:p>
    <w:p w14:paraId="323E19AC" w14:textId="77777777" w:rsidR="00387F67" w:rsidRPr="004C741A" w:rsidRDefault="00387F67" w:rsidP="004C741A">
      <w:pPr>
        <w:pStyle w:val="PL"/>
        <w:rPr>
          <w:ins w:id="710" w:author="Huawei" w:date="2020-05-08T18:56:00Z"/>
        </w:rPr>
      </w:pPr>
      <w:ins w:id="711" w:author="Huawei" w:date="2020-05-08T18:56:00Z">
        <w:r w:rsidRPr="004C741A">
          <w:t xml:space="preserve">  data file XML schema</w:t>
        </w:r>
      </w:ins>
    </w:p>
    <w:p w14:paraId="136BABF6" w14:textId="77777777" w:rsidR="00387F67" w:rsidRPr="004C741A" w:rsidRDefault="00387F67" w:rsidP="004C741A">
      <w:pPr>
        <w:pStyle w:val="PL"/>
        <w:rPr>
          <w:ins w:id="712" w:author="Huawei" w:date="2020-05-08T18:56:00Z"/>
        </w:rPr>
      </w:pPr>
      <w:ins w:id="713" w:author="Huawei" w:date="2020-05-08T18:56:00Z">
        <w:r w:rsidRPr="004C741A">
          <w:t xml:space="preserve">  measData.xsd</w:t>
        </w:r>
      </w:ins>
    </w:p>
    <w:p w14:paraId="24B0B2FE" w14:textId="77777777" w:rsidR="00387F67" w:rsidRPr="004C741A" w:rsidRDefault="00387F67" w:rsidP="004C741A">
      <w:pPr>
        <w:pStyle w:val="PL"/>
        <w:rPr>
          <w:ins w:id="714" w:author="Huawei" w:date="2020-05-08T18:56:00Z"/>
        </w:rPr>
      </w:pPr>
      <w:ins w:id="715" w:author="Huawei" w:date="2020-05-08T18:56:00Z">
        <w:r w:rsidRPr="004C741A">
          <w:t>--&gt;</w:t>
        </w:r>
      </w:ins>
    </w:p>
    <w:p w14:paraId="29CF7DB6" w14:textId="77777777" w:rsidR="00387F67" w:rsidRDefault="00387F67" w:rsidP="004C741A">
      <w:pPr>
        <w:pStyle w:val="PL"/>
        <w:rPr>
          <w:ins w:id="716" w:author="Huawei" w:date="2020-05-08T18:56:00Z"/>
        </w:rPr>
      </w:pPr>
      <w:ins w:id="717" w:author="Huawei" w:date="2020-05-08T18:56:00Z">
        <w:r w:rsidRPr="004C741A">
          <w:t xml:space="preserve">&lt;schema xmlns="http://www.w3.org/2001/XMLSchema" </w:t>
        </w:r>
        <w:r>
          <w:t>xmlns:md="http://www.3gpp.org/ftp/specs/archive/28_series/28.532#measData" targetNamespace="http://www.3gpp.org/ftp/specs/archive/28_series/28.532#measData" elementFormDefault="qualified"&gt;</w:t>
        </w:r>
      </w:ins>
    </w:p>
    <w:p w14:paraId="181674E1" w14:textId="77777777" w:rsidR="00387F67" w:rsidRDefault="00387F67" w:rsidP="00387F67">
      <w:pPr>
        <w:pStyle w:val="PL"/>
        <w:rPr>
          <w:ins w:id="718" w:author="Huawei" w:date="2020-05-08T18:56:00Z"/>
          <w:noProof w:val="0"/>
        </w:rPr>
      </w:pPr>
      <w:ins w:id="719" w:author="Huawei" w:date="2020-05-08T18:56:00Z">
        <w:r>
          <w:rPr>
            <w:noProof w:val="0"/>
          </w:rPr>
          <w:tab/>
          <w:t>&lt;!-- Measurement collection data file root XML element --&gt;</w:t>
        </w:r>
      </w:ins>
    </w:p>
    <w:p w14:paraId="308E9356" w14:textId="77777777" w:rsidR="00387F67" w:rsidRDefault="00387F67" w:rsidP="00387F67">
      <w:pPr>
        <w:pStyle w:val="PL"/>
        <w:rPr>
          <w:ins w:id="720" w:author="Huawei" w:date="2020-05-08T18:56:00Z"/>
          <w:noProof w:val="0"/>
        </w:rPr>
      </w:pPr>
      <w:ins w:id="721" w:author="Huawei" w:date="2020-05-08T18:56:00Z">
        <w:r>
          <w:rPr>
            <w:noProof w:val="0"/>
          </w:rPr>
          <w:tab/>
          <w:t>&lt;element name="measDataFile"&gt;</w:t>
        </w:r>
      </w:ins>
    </w:p>
    <w:p w14:paraId="68B71B8A" w14:textId="77777777" w:rsidR="00387F67" w:rsidRDefault="00387F67" w:rsidP="00387F67">
      <w:pPr>
        <w:pStyle w:val="PL"/>
        <w:rPr>
          <w:ins w:id="722" w:author="Huawei" w:date="2020-05-08T18:56:00Z"/>
          <w:noProof w:val="0"/>
        </w:rPr>
      </w:pPr>
      <w:ins w:id="72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53A85A0B" w14:textId="77777777" w:rsidR="00387F67" w:rsidRDefault="00387F67" w:rsidP="00387F67">
      <w:pPr>
        <w:pStyle w:val="PL"/>
        <w:rPr>
          <w:ins w:id="724" w:author="Huawei" w:date="2020-05-08T18:56:00Z"/>
          <w:noProof w:val="0"/>
        </w:rPr>
      </w:pPr>
      <w:ins w:id="72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&lt;sequence&gt;</w:t>
        </w:r>
      </w:ins>
    </w:p>
    <w:p w14:paraId="7C933AD3" w14:textId="77777777" w:rsidR="00387F67" w:rsidRDefault="00387F67" w:rsidP="00387F67">
      <w:pPr>
        <w:pStyle w:val="PL"/>
        <w:rPr>
          <w:ins w:id="726" w:author="Huawei" w:date="2020-05-08T18:56:00Z"/>
          <w:noProof w:val="0"/>
        </w:rPr>
      </w:pPr>
      <w:ins w:id="72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name="fileHeader"&gt;</w:t>
        </w:r>
      </w:ins>
    </w:p>
    <w:p w14:paraId="3744A0E5" w14:textId="77777777" w:rsidR="00387F67" w:rsidRDefault="00387F67" w:rsidP="00387F67">
      <w:pPr>
        <w:pStyle w:val="PL"/>
        <w:rPr>
          <w:ins w:id="728" w:author="Huawei" w:date="2020-05-08T18:56:00Z"/>
          <w:noProof w:val="0"/>
        </w:rPr>
      </w:pPr>
      <w:ins w:id="72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5EDD4EED" w14:textId="77777777" w:rsidR="00387F67" w:rsidRDefault="00387F67" w:rsidP="00387F67">
      <w:pPr>
        <w:pStyle w:val="PL"/>
        <w:rPr>
          <w:ins w:id="730" w:author="Huawei" w:date="2020-05-08T18:56:00Z"/>
          <w:noProof w:val="0"/>
        </w:rPr>
      </w:pPr>
      <w:ins w:id="73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&lt;sequence&gt;</w:t>
        </w:r>
      </w:ins>
    </w:p>
    <w:p w14:paraId="6B29BCDA" w14:textId="77777777" w:rsidR="00387F67" w:rsidRDefault="00387F67" w:rsidP="00387F67">
      <w:pPr>
        <w:pStyle w:val="PL"/>
        <w:rPr>
          <w:ins w:id="732" w:author="Huawei" w:date="2020-05-08T18:56:00Z"/>
          <w:noProof w:val="0"/>
        </w:rPr>
      </w:pPr>
      <w:ins w:id="73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name="fileSender"&gt;</w:t>
        </w:r>
      </w:ins>
    </w:p>
    <w:p w14:paraId="3B3EE078" w14:textId="77777777" w:rsidR="00387F67" w:rsidRDefault="00387F67" w:rsidP="00387F67">
      <w:pPr>
        <w:pStyle w:val="PL"/>
        <w:rPr>
          <w:ins w:id="734" w:author="Huawei" w:date="2020-05-08T18:56:00Z"/>
          <w:noProof w:val="0"/>
        </w:rPr>
      </w:pPr>
      <w:ins w:id="73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76363D5F" w14:textId="77777777" w:rsidR="00387F67" w:rsidRDefault="00387F67" w:rsidP="00387F67">
      <w:pPr>
        <w:pStyle w:val="PL"/>
        <w:rPr>
          <w:ins w:id="736" w:author="Huawei" w:date="2020-05-08T18:56:00Z"/>
          <w:noProof w:val="0"/>
        </w:rPr>
      </w:pPr>
      <w:ins w:id="73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name="senderName" type="string" use="optional"/&gt;</w:t>
        </w:r>
      </w:ins>
    </w:p>
    <w:p w14:paraId="19DD674A" w14:textId="77777777" w:rsidR="00387F67" w:rsidRDefault="00387F67" w:rsidP="00387F67">
      <w:pPr>
        <w:pStyle w:val="PL"/>
        <w:rPr>
          <w:ins w:id="738" w:author="Huawei" w:date="2020-05-08T18:56:00Z"/>
          <w:noProof w:val="0"/>
        </w:rPr>
      </w:pPr>
      <w:ins w:id="73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name="senderType" type="string" use="optional"/&gt;</w:t>
        </w:r>
      </w:ins>
    </w:p>
    <w:p w14:paraId="5DD04C6F" w14:textId="77777777" w:rsidR="00387F67" w:rsidRDefault="00387F67" w:rsidP="00387F67">
      <w:pPr>
        <w:pStyle w:val="PL"/>
        <w:rPr>
          <w:ins w:id="740" w:author="Huawei" w:date="2020-05-08T18:56:00Z"/>
          <w:noProof w:val="0"/>
        </w:rPr>
      </w:pPr>
      <w:ins w:id="74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1B113444" w14:textId="77777777" w:rsidR="00387F67" w:rsidRDefault="00387F67" w:rsidP="00387F67">
      <w:pPr>
        <w:pStyle w:val="PL"/>
        <w:rPr>
          <w:ins w:id="742" w:author="Huawei" w:date="2020-05-08T18:56:00Z"/>
          <w:noProof w:val="0"/>
        </w:rPr>
      </w:pPr>
      <w:ins w:id="74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7E0EC46E" w14:textId="77777777" w:rsidR="00387F67" w:rsidRDefault="00387F67" w:rsidP="00387F67">
      <w:pPr>
        <w:pStyle w:val="PL"/>
        <w:rPr>
          <w:ins w:id="744" w:author="Huawei" w:date="2020-05-08T18:56:00Z"/>
          <w:noProof w:val="0"/>
        </w:rPr>
      </w:pPr>
      <w:ins w:id="74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name="measData"&gt;</w:t>
        </w:r>
      </w:ins>
    </w:p>
    <w:p w14:paraId="1792A4DA" w14:textId="77777777" w:rsidR="00387F67" w:rsidRDefault="00387F67" w:rsidP="00387F67">
      <w:pPr>
        <w:pStyle w:val="PL"/>
        <w:rPr>
          <w:ins w:id="746" w:author="Huawei" w:date="2020-05-08T18:56:00Z"/>
          <w:noProof w:val="0"/>
        </w:rPr>
      </w:pPr>
      <w:ins w:id="74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6FCB0075" w14:textId="77777777" w:rsidR="00387F67" w:rsidRDefault="00387F67" w:rsidP="00387F67">
      <w:pPr>
        <w:pStyle w:val="PL"/>
        <w:rPr>
          <w:ins w:id="748" w:author="Huawei" w:date="2020-05-08T18:56:00Z"/>
          <w:noProof w:val="0"/>
        </w:rPr>
      </w:pPr>
      <w:ins w:id="74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name="beginTime" type="dateTime" use="required"/&gt;</w:t>
        </w:r>
      </w:ins>
    </w:p>
    <w:p w14:paraId="59DD6A5C" w14:textId="77777777" w:rsidR="00387F67" w:rsidRDefault="00387F67" w:rsidP="00387F67">
      <w:pPr>
        <w:pStyle w:val="PL"/>
        <w:rPr>
          <w:ins w:id="750" w:author="Huawei" w:date="2020-05-08T18:56:00Z"/>
          <w:noProof w:val="0"/>
        </w:rPr>
      </w:pPr>
      <w:ins w:id="75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1E462DF4" w14:textId="77777777" w:rsidR="00387F67" w:rsidRDefault="00387F67" w:rsidP="00387F67">
      <w:pPr>
        <w:pStyle w:val="PL"/>
        <w:rPr>
          <w:ins w:id="752" w:author="Huawei" w:date="2020-05-08T18:56:00Z"/>
          <w:noProof w:val="0"/>
        </w:rPr>
      </w:pPr>
      <w:ins w:id="75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055DBE04" w14:textId="77777777" w:rsidR="00387F67" w:rsidRDefault="00387F67" w:rsidP="00387F67">
      <w:pPr>
        <w:pStyle w:val="PL"/>
        <w:rPr>
          <w:ins w:id="754" w:author="Huawei" w:date="2020-05-08T18:56:00Z"/>
          <w:noProof w:val="0"/>
        </w:rPr>
      </w:pPr>
      <w:ins w:id="75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&lt;/sequence&gt;</w:t>
        </w:r>
      </w:ins>
    </w:p>
    <w:p w14:paraId="784F40CB" w14:textId="77777777" w:rsidR="00387F67" w:rsidRDefault="00387F67" w:rsidP="00387F67">
      <w:pPr>
        <w:pStyle w:val="PL"/>
        <w:rPr>
          <w:ins w:id="756" w:author="Huawei" w:date="2020-05-08T18:56:00Z"/>
          <w:noProof w:val="0"/>
        </w:rPr>
      </w:pPr>
      <w:ins w:id="75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name="fileFormatVersion" type="string" use="required"/&gt;</w:t>
        </w:r>
      </w:ins>
    </w:p>
    <w:p w14:paraId="1375A56F" w14:textId="77777777" w:rsidR="00387F67" w:rsidRDefault="00387F67" w:rsidP="00387F67">
      <w:pPr>
        <w:pStyle w:val="PL"/>
        <w:rPr>
          <w:ins w:id="758" w:author="Huawei" w:date="2020-05-08T18:56:00Z"/>
          <w:noProof w:val="0"/>
        </w:rPr>
      </w:pPr>
      <w:ins w:id="75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name="vendorName" type="string" use="optional"/&gt;</w:t>
        </w:r>
      </w:ins>
    </w:p>
    <w:p w14:paraId="23584634" w14:textId="77777777" w:rsidR="00387F67" w:rsidRDefault="00387F67" w:rsidP="00387F67">
      <w:pPr>
        <w:pStyle w:val="PL"/>
        <w:rPr>
          <w:ins w:id="760" w:author="Huawei" w:date="2020-05-08T18:56:00Z"/>
          <w:noProof w:val="0"/>
        </w:rPr>
      </w:pPr>
      <w:ins w:id="761" w:author="Huawei" w:date="2020-05-08T18:56:00Z">
        <w:r>
          <w:rPr>
            <w:noProof w:val="0"/>
          </w:rPr>
          <w:t xml:space="preserve">           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name="dnPrefix" type="string" use="optional"/&gt;</w:t>
        </w:r>
      </w:ins>
    </w:p>
    <w:p w14:paraId="0C89F92F" w14:textId="77777777" w:rsidR="00387F67" w:rsidRDefault="00387F67" w:rsidP="00387F67">
      <w:pPr>
        <w:pStyle w:val="PL"/>
        <w:rPr>
          <w:ins w:id="762" w:author="Huawei" w:date="2020-05-08T18:56:00Z"/>
          <w:noProof w:val="0"/>
        </w:rPr>
      </w:pPr>
      <w:ins w:id="76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24292DB5" w14:textId="77777777" w:rsidR="00387F67" w:rsidRDefault="00387F67" w:rsidP="00387F67">
      <w:pPr>
        <w:pStyle w:val="PL"/>
        <w:rPr>
          <w:ins w:id="764" w:author="Huawei" w:date="2020-05-08T18:56:00Z"/>
          <w:noProof w:val="0"/>
        </w:rPr>
      </w:pPr>
      <w:ins w:id="76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5ACB43FB" w14:textId="77777777" w:rsidR="00387F67" w:rsidRDefault="00387F67" w:rsidP="00387F67">
      <w:pPr>
        <w:pStyle w:val="PL"/>
        <w:rPr>
          <w:ins w:id="766" w:author="Huawei" w:date="2020-05-08T18:56:00Z"/>
          <w:noProof w:val="0"/>
        </w:rPr>
      </w:pPr>
      <w:ins w:id="76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name="measData" minOccurs="0" maxOccurs="unbounded"&gt;</w:t>
        </w:r>
      </w:ins>
    </w:p>
    <w:p w14:paraId="42FBDC1C" w14:textId="77777777" w:rsidR="00387F67" w:rsidRDefault="00387F67" w:rsidP="00387F67">
      <w:pPr>
        <w:pStyle w:val="PL"/>
        <w:rPr>
          <w:ins w:id="768" w:author="Huawei" w:date="2020-05-08T18:56:00Z"/>
          <w:noProof w:val="0"/>
        </w:rPr>
      </w:pPr>
      <w:ins w:id="76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5337F58A" w14:textId="77777777" w:rsidR="00387F67" w:rsidRDefault="00387F67" w:rsidP="00387F67">
      <w:pPr>
        <w:pStyle w:val="PL"/>
        <w:rPr>
          <w:ins w:id="770" w:author="Huawei" w:date="2020-05-08T18:56:00Z"/>
          <w:noProof w:val="0"/>
        </w:rPr>
      </w:pPr>
      <w:ins w:id="77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&lt;sequence&gt;</w:t>
        </w:r>
      </w:ins>
    </w:p>
    <w:p w14:paraId="24D38108" w14:textId="77777777" w:rsidR="00387F67" w:rsidRDefault="00387F67" w:rsidP="00387F67">
      <w:pPr>
        <w:pStyle w:val="PL"/>
        <w:rPr>
          <w:ins w:id="772" w:author="Huawei" w:date="2020-05-08T18:56:00Z"/>
          <w:noProof w:val="0"/>
        </w:rPr>
      </w:pPr>
      <w:ins w:id="77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name="measEntity"&gt;</w:t>
        </w:r>
      </w:ins>
    </w:p>
    <w:p w14:paraId="6109D7D6" w14:textId="77777777" w:rsidR="00387F67" w:rsidRDefault="00387F67" w:rsidP="00387F67">
      <w:pPr>
        <w:pStyle w:val="PL"/>
        <w:rPr>
          <w:ins w:id="774" w:author="Huawei" w:date="2020-05-08T18:56:00Z"/>
          <w:noProof w:val="0"/>
        </w:rPr>
      </w:pPr>
      <w:ins w:id="77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51AA14F7" w14:textId="77777777" w:rsidR="00387F67" w:rsidRDefault="00387F67" w:rsidP="00387F67">
      <w:pPr>
        <w:pStyle w:val="PL"/>
        <w:rPr>
          <w:ins w:id="776" w:author="Huawei" w:date="2020-05-08T18:56:00Z"/>
          <w:noProof w:val="0"/>
        </w:rPr>
      </w:pPr>
      <w:ins w:id="77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name="userLabel" type="string" use="optional"/&gt;</w:t>
        </w:r>
      </w:ins>
    </w:p>
    <w:p w14:paraId="04F33AF9" w14:textId="77777777" w:rsidR="00387F67" w:rsidRDefault="00387F67" w:rsidP="00387F67">
      <w:pPr>
        <w:pStyle w:val="PL"/>
        <w:rPr>
          <w:ins w:id="778" w:author="Huawei" w:date="2020-05-08T18:56:00Z"/>
          <w:noProof w:val="0"/>
        </w:rPr>
      </w:pPr>
      <w:ins w:id="77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name="localDn" type="string" use="optional"/&gt;</w:t>
        </w:r>
      </w:ins>
    </w:p>
    <w:p w14:paraId="022A23E0" w14:textId="77777777" w:rsidR="00387F67" w:rsidRDefault="00387F67" w:rsidP="00387F67">
      <w:pPr>
        <w:pStyle w:val="PL"/>
        <w:rPr>
          <w:ins w:id="780" w:author="Huawei" w:date="2020-05-08T18:56:00Z"/>
          <w:noProof w:val="0"/>
        </w:rPr>
      </w:pPr>
      <w:ins w:id="78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name="swVersion" type="string" use="optional"/&gt;</w:t>
        </w:r>
      </w:ins>
    </w:p>
    <w:p w14:paraId="25AEEB72" w14:textId="77777777" w:rsidR="00387F67" w:rsidRDefault="00387F67" w:rsidP="00387F67">
      <w:pPr>
        <w:pStyle w:val="PL"/>
        <w:rPr>
          <w:ins w:id="782" w:author="Huawei" w:date="2020-05-08T18:56:00Z"/>
          <w:noProof w:val="0"/>
        </w:rPr>
      </w:pPr>
      <w:ins w:id="78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428B2831" w14:textId="77777777" w:rsidR="00387F67" w:rsidRDefault="00387F67" w:rsidP="00387F67">
      <w:pPr>
        <w:pStyle w:val="PL"/>
        <w:rPr>
          <w:ins w:id="784" w:author="Huawei" w:date="2020-05-08T18:56:00Z"/>
          <w:noProof w:val="0"/>
        </w:rPr>
      </w:pPr>
      <w:ins w:id="78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6F91BDFC" w14:textId="77777777" w:rsidR="00387F67" w:rsidRDefault="00387F67" w:rsidP="00387F67">
      <w:pPr>
        <w:pStyle w:val="PL"/>
        <w:rPr>
          <w:ins w:id="786" w:author="Huawei" w:date="2020-05-08T18:56:00Z"/>
          <w:noProof w:val="0"/>
        </w:rPr>
      </w:pPr>
      <w:ins w:id="78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name="measInfo" minOccurs="0" maxOccurs="unbounded"&gt;</w:t>
        </w:r>
      </w:ins>
    </w:p>
    <w:p w14:paraId="453252C0" w14:textId="77777777" w:rsidR="00387F67" w:rsidRDefault="00387F67" w:rsidP="00387F67">
      <w:pPr>
        <w:pStyle w:val="PL"/>
        <w:rPr>
          <w:ins w:id="788" w:author="Huawei" w:date="2020-05-08T18:56:00Z"/>
          <w:noProof w:val="0"/>
        </w:rPr>
      </w:pPr>
      <w:ins w:id="78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369D604C" w14:textId="77777777" w:rsidR="00387F67" w:rsidRDefault="00387F67" w:rsidP="00387F67">
      <w:pPr>
        <w:pStyle w:val="PL"/>
        <w:rPr>
          <w:ins w:id="790" w:author="Huawei" w:date="2020-05-08T18:56:00Z"/>
          <w:noProof w:val="0"/>
        </w:rPr>
      </w:pPr>
      <w:ins w:id="79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&lt;sequence&gt;</w:t>
        </w:r>
      </w:ins>
    </w:p>
    <w:p w14:paraId="4E842790" w14:textId="77777777" w:rsidR="00387F67" w:rsidRDefault="00387F67" w:rsidP="00387F67">
      <w:pPr>
        <w:pStyle w:val="PL"/>
        <w:rPr>
          <w:ins w:id="792" w:author="Huawei" w:date="2020-05-08T18:56:00Z"/>
          <w:noProof w:val="0"/>
        </w:rPr>
      </w:pPr>
      <w:ins w:id="79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name="job" minOccurs="0"&gt;</w:t>
        </w:r>
      </w:ins>
    </w:p>
    <w:p w14:paraId="3EEEA4FE" w14:textId="77777777" w:rsidR="00387F67" w:rsidRDefault="00387F67" w:rsidP="00387F67">
      <w:pPr>
        <w:pStyle w:val="PL"/>
        <w:rPr>
          <w:ins w:id="794" w:author="Huawei" w:date="2020-05-08T18:56:00Z"/>
          <w:noProof w:val="0"/>
        </w:rPr>
      </w:pPr>
      <w:ins w:id="79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643C6A68" w14:textId="77777777" w:rsidR="00387F67" w:rsidRDefault="00387F67" w:rsidP="00387F67">
      <w:pPr>
        <w:pStyle w:val="PL"/>
        <w:rPr>
          <w:ins w:id="796" w:author="Huawei" w:date="2020-05-08T18:56:00Z"/>
          <w:noProof w:val="0"/>
        </w:rPr>
      </w:pPr>
      <w:ins w:id="79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name="jobId" type="string" use="required"/&gt;</w:t>
        </w:r>
      </w:ins>
    </w:p>
    <w:p w14:paraId="7CCAF237" w14:textId="77777777" w:rsidR="00387F67" w:rsidRDefault="00387F67" w:rsidP="00387F67">
      <w:pPr>
        <w:pStyle w:val="PL"/>
        <w:rPr>
          <w:ins w:id="798" w:author="Huawei" w:date="2020-05-08T18:56:00Z"/>
          <w:noProof w:val="0"/>
        </w:rPr>
      </w:pPr>
      <w:ins w:id="79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10BB3167" w14:textId="77777777" w:rsidR="00387F67" w:rsidRDefault="00387F67" w:rsidP="00387F67">
      <w:pPr>
        <w:pStyle w:val="PL"/>
        <w:rPr>
          <w:ins w:id="800" w:author="Huawei" w:date="2020-05-08T18:56:00Z"/>
          <w:noProof w:val="0"/>
        </w:rPr>
      </w:pPr>
      <w:ins w:id="80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7862F4FC" w14:textId="77777777" w:rsidR="00387F67" w:rsidRDefault="00387F67" w:rsidP="00387F67">
      <w:pPr>
        <w:pStyle w:val="PL"/>
        <w:rPr>
          <w:ins w:id="802" w:author="Huawei" w:date="2020-05-08T18:56:00Z"/>
          <w:noProof w:val="0"/>
        </w:rPr>
      </w:pPr>
      <w:ins w:id="80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name="granPeriod"&gt;</w:t>
        </w:r>
      </w:ins>
    </w:p>
    <w:p w14:paraId="075D6D13" w14:textId="77777777" w:rsidR="00387F67" w:rsidRDefault="00387F67" w:rsidP="00387F67">
      <w:pPr>
        <w:pStyle w:val="PL"/>
        <w:rPr>
          <w:ins w:id="804" w:author="Huawei" w:date="2020-05-08T18:56:00Z"/>
          <w:noProof w:val="0"/>
        </w:rPr>
      </w:pPr>
      <w:ins w:id="80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262E1964" w14:textId="77777777" w:rsidR="00387F67" w:rsidRDefault="00387F67" w:rsidP="00387F67">
      <w:pPr>
        <w:pStyle w:val="PL"/>
        <w:rPr>
          <w:ins w:id="806" w:author="Huawei" w:date="2020-05-08T18:56:00Z"/>
          <w:noProof w:val="0"/>
        </w:rPr>
      </w:pPr>
      <w:ins w:id="80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name="duration" type="duration" use="required"/&gt;</w:t>
        </w:r>
      </w:ins>
    </w:p>
    <w:p w14:paraId="5190E09A" w14:textId="77777777" w:rsidR="00387F67" w:rsidRDefault="00387F67" w:rsidP="00387F67">
      <w:pPr>
        <w:pStyle w:val="PL"/>
        <w:rPr>
          <w:ins w:id="808" w:author="Huawei" w:date="2020-05-08T18:56:00Z"/>
          <w:noProof w:val="0"/>
        </w:rPr>
      </w:pPr>
      <w:ins w:id="80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name="endTime" type="dateTime" use="required"/&gt;</w:t>
        </w:r>
      </w:ins>
    </w:p>
    <w:p w14:paraId="3E055487" w14:textId="77777777" w:rsidR="00387F67" w:rsidRDefault="00387F67" w:rsidP="00387F67">
      <w:pPr>
        <w:pStyle w:val="PL"/>
        <w:rPr>
          <w:ins w:id="810" w:author="Huawei" w:date="2020-05-08T18:56:00Z"/>
          <w:noProof w:val="0"/>
        </w:rPr>
      </w:pPr>
      <w:ins w:id="81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6D889E0D" w14:textId="77777777" w:rsidR="00387F67" w:rsidRDefault="00387F67" w:rsidP="00387F67">
      <w:pPr>
        <w:pStyle w:val="PL"/>
        <w:rPr>
          <w:ins w:id="812" w:author="Huawei" w:date="2020-05-08T18:56:00Z"/>
          <w:noProof w:val="0"/>
        </w:rPr>
      </w:pPr>
      <w:ins w:id="81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2D243EDA" w14:textId="77777777" w:rsidR="00387F67" w:rsidRDefault="00387F67" w:rsidP="00387F67">
      <w:pPr>
        <w:pStyle w:val="PL"/>
        <w:rPr>
          <w:ins w:id="814" w:author="Huawei" w:date="2020-05-08T18:56:00Z"/>
          <w:noProof w:val="0"/>
        </w:rPr>
      </w:pPr>
      <w:ins w:id="81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name="repPeriod" minOccurs="0"&gt;</w:t>
        </w:r>
      </w:ins>
    </w:p>
    <w:p w14:paraId="628BFAD9" w14:textId="77777777" w:rsidR="00387F67" w:rsidRDefault="00387F67" w:rsidP="00387F67">
      <w:pPr>
        <w:pStyle w:val="PL"/>
        <w:rPr>
          <w:ins w:id="816" w:author="Huawei" w:date="2020-05-08T18:56:00Z"/>
          <w:noProof w:val="0"/>
        </w:rPr>
      </w:pPr>
      <w:ins w:id="81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2F2345E1" w14:textId="77777777" w:rsidR="00387F67" w:rsidRDefault="00387F67" w:rsidP="00387F67">
      <w:pPr>
        <w:pStyle w:val="PL"/>
        <w:rPr>
          <w:ins w:id="818" w:author="Huawei" w:date="2020-05-08T18:56:00Z"/>
          <w:noProof w:val="0"/>
        </w:rPr>
      </w:pPr>
      <w:ins w:id="81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name="duration" type="duration" use="required"/&gt;</w:t>
        </w:r>
      </w:ins>
    </w:p>
    <w:p w14:paraId="773C838E" w14:textId="77777777" w:rsidR="00387F67" w:rsidRDefault="00387F67" w:rsidP="00387F67">
      <w:pPr>
        <w:pStyle w:val="PL"/>
        <w:rPr>
          <w:ins w:id="820" w:author="Huawei" w:date="2020-05-08T18:56:00Z"/>
          <w:noProof w:val="0"/>
        </w:rPr>
      </w:pPr>
      <w:ins w:id="82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678FCEFA" w14:textId="77777777" w:rsidR="00387F67" w:rsidRDefault="00387F67" w:rsidP="00387F67">
      <w:pPr>
        <w:pStyle w:val="PL"/>
        <w:rPr>
          <w:ins w:id="822" w:author="Huawei" w:date="2020-05-08T18:56:00Z"/>
          <w:noProof w:val="0"/>
        </w:rPr>
      </w:pPr>
      <w:ins w:id="82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13043858" w14:textId="77777777" w:rsidR="00387F67" w:rsidRDefault="00387F67" w:rsidP="00387F67">
      <w:pPr>
        <w:pStyle w:val="PL"/>
        <w:rPr>
          <w:ins w:id="824" w:author="Huawei" w:date="2020-05-08T18:56:00Z"/>
          <w:noProof w:val="0"/>
        </w:rPr>
      </w:pPr>
      <w:ins w:id="82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&lt;choice&gt;</w:t>
        </w:r>
      </w:ins>
    </w:p>
    <w:p w14:paraId="23F2548C" w14:textId="77777777" w:rsidR="00387F67" w:rsidRDefault="00387F67" w:rsidP="00387F67">
      <w:pPr>
        <w:pStyle w:val="PL"/>
        <w:rPr>
          <w:ins w:id="826" w:author="Huawei" w:date="2020-05-08T18:56:00Z"/>
          <w:noProof w:val="0"/>
        </w:rPr>
      </w:pPr>
      <w:ins w:id="82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name="measTypes"&gt;</w:t>
        </w:r>
      </w:ins>
    </w:p>
    <w:p w14:paraId="22A24AC4" w14:textId="77777777" w:rsidR="00387F67" w:rsidRDefault="00387F67" w:rsidP="00387F67">
      <w:pPr>
        <w:pStyle w:val="PL"/>
        <w:rPr>
          <w:ins w:id="828" w:author="Huawei" w:date="2020-05-08T18:56:00Z"/>
          <w:noProof w:val="0"/>
        </w:rPr>
      </w:pPr>
      <w:ins w:id="82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&lt;simpleType&gt;</w:t>
        </w:r>
      </w:ins>
    </w:p>
    <w:p w14:paraId="471AF4C1" w14:textId="77777777" w:rsidR="00387F67" w:rsidRDefault="00387F67" w:rsidP="00387F67">
      <w:pPr>
        <w:pStyle w:val="PL"/>
        <w:rPr>
          <w:ins w:id="830" w:author="Huawei" w:date="2020-05-08T18:56:00Z"/>
          <w:noProof w:val="0"/>
        </w:rPr>
      </w:pPr>
      <w:ins w:id="83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&lt;list itemType="Name"/&gt;</w:t>
        </w:r>
      </w:ins>
    </w:p>
    <w:p w14:paraId="702C68C0" w14:textId="77777777" w:rsidR="00387F67" w:rsidRDefault="00387F67" w:rsidP="00387F67">
      <w:pPr>
        <w:pStyle w:val="PL"/>
        <w:rPr>
          <w:ins w:id="832" w:author="Huawei" w:date="2020-05-08T18:56:00Z"/>
          <w:noProof w:val="0"/>
        </w:rPr>
      </w:pPr>
      <w:ins w:id="83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&lt;/simpleType&gt;</w:t>
        </w:r>
      </w:ins>
    </w:p>
    <w:p w14:paraId="72BB8961" w14:textId="77777777" w:rsidR="00387F67" w:rsidRDefault="00387F67" w:rsidP="00387F67">
      <w:pPr>
        <w:pStyle w:val="PL"/>
        <w:rPr>
          <w:ins w:id="834" w:author="Huawei" w:date="2020-05-08T18:56:00Z"/>
          <w:noProof w:val="0"/>
        </w:rPr>
      </w:pPr>
      <w:ins w:id="83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1F92435A" w14:textId="77777777" w:rsidR="00387F67" w:rsidRDefault="00387F67" w:rsidP="00387F67">
      <w:pPr>
        <w:pStyle w:val="PL"/>
        <w:rPr>
          <w:ins w:id="836" w:author="Huawei" w:date="2020-05-08T18:56:00Z"/>
          <w:noProof w:val="0"/>
        </w:rPr>
      </w:pPr>
      <w:ins w:id="83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name="measType" minOccurs="0" maxOccurs="unbounded"&gt;</w:t>
        </w:r>
      </w:ins>
    </w:p>
    <w:p w14:paraId="492EA9F0" w14:textId="77777777" w:rsidR="00387F67" w:rsidRDefault="00387F67" w:rsidP="00387F67">
      <w:pPr>
        <w:pStyle w:val="PL"/>
        <w:rPr>
          <w:ins w:id="838" w:author="Huawei" w:date="2020-05-08T18:56:00Z"/>
          <w:noProof w:val="0"/>
        </w:rPr>
      </w:pPr>
      <w:ins w:id="83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1E3A38A7" w14:textId="77777777" w:rsidR="00387F67" w:rsidRDefault="00387F67" w:rsidP="00387F67">
      <w:pPr>
        <w:pStyle w:val="PL"/>
        <w:rPr>
          <w:ins w:id="840" w:author="Huawei" w:date="2020-05-08T18:56:00Z"/>
          <w:noProof w:val="0"/>
        </w:rPr>
      </w:pPr>
      <w:ins w:id="84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&lt;simpleContent&gt;</w:t>
        </w:r>
      </w:ins>
    </w:p>
    <w:p w14:paraId="3A9C17B0" w14:textId="77777777" w:rsidR="00387F67" w:rsidRDefault="00387F67" w:rsidP="00387F67">
      <w:pPr>
        <w:pStyle w:val="PL"/>
        <w:rPr>
          <w:ins w:id="842" w:author="Huawei" w:date="2020-05-08T18:56:00Z"/>
          <w:noProof w:val="0"/>
        </w:rPr>
      </w:pPr>
      <w:ins w:id="84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&lt;extension base="Name"&gt;</w:t>
        </w:r>
      </w:ins>
    </w:p>
    <w:p w14:paraId="11459D8C" w14:textId="77777777" w:rsidR="00387F67" w:rsidRDefault="00387F67" w:rsidP="00387F67">
      <w:pPr>
        <w:pStyle w:val="PL"/>
        <w:rPr>
          <w:ins w:id="844" w:author="Huawei" w:date="2020-05-08T18:56:00Z"/>
          <w:noProof w:val="0"/>
        </w:rPr>
      </w:pPr>
      <w:ins w:id="845" w:author="Huawei" w:date="2020-05-08T18:56:00Z">
        <w:r>
          <w:rPr>
            <w:noProof w:val="0"/>
          </w:rPr>
          <w:lastRenderedPageBreak/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name="p" type="positiveInteger" use="required"/&gt;</w:t>
        </w:r>
      </w:ins>
    </w:p>
    <w:p w14:paraId="36B9B8D6" w14:textId="77777777" w:rsidR="00387F67" w:rsidRDefault="00387F67" w:rsidP="00387F67">
      <w:pPr>
        <w:pStyle w:val="PL"/>
        <w:rPr>
          <w:ins w:id="846" w:author="Huawei" w:date="2020-05-08T18:56:00Z"/>
          <w:noProof w:val="0"/>
        </w:rPr>
      </w:pPr>
      <w:ins w:id="84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&lt;/extension&gt;</w:t>
        </w:r>
      </w:ins>
    </w:p>
    <w:p w14:paraId="0DF4AD55" w14:textId="77777777" w:rsidR="00387F67" w:rsidRDefault="00387F67" w:rsidP="00387F67">
      <w:pPr>
        <w:pStyle w:val="PL"/>
        <w:rPr>
          <w:ins w:id="848" w:author="Huawei" w:date="2020-05-08T18:56:00Z"/>
          <w:noProof w:val="0"/>
        </w:rPr>
      </w:pPr>
      <w:ins w:id="84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&lt;/simpleContent&gt;</w:t>
        </w:r>
      </w:ins>
    </w:p>
    <w:p w14:paraId="7EAA4335" w14:textId="77777777" w:rsidR="00387F67" w:rsidRDefault="00387F67" w:rsidP="00387F67">
      <w:pPr>
        <w:pStyle w:val="PL"/>
        <w:rPr>
          <w:ins w:id="850" w:author="Huawei" w:date="2020-05-08T18:56:00Z"/>
          <w:noProof w:val="0"/>
        </w:rPr>
      </w:pPr>
      <w:ins w:id="85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64E14455" w14:textId="77777777" w:rsidR="00387F67" w:rsidRDefault="00387F67" w:rsidP="00387F67">
      <w:pPr>
        <w:pStyle w:val="PL"/>
        <w:rPr>
          <w:ins w:id="852" w:author="Huawei" w:date="2020-05-08T18:56:00Z"/>
          <w:noProof w:val="0"/>
        </w:rPr>
      </w:pPr>
      <w:ins w:id="85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3107694A" w14:textId="77777777" w:rsidR="00387F67" w:rsidRDefault="00387F67" w:rsidP="00387F67">
      <w:pPr>
        <w:pStyle w:val="PL"/>
        <w:rPr>
          <w:ins w:id="854" w:author="Huawei" w:date="2020-05-08T18:56:00Z"/>
          <w:noProof w:val="0"/>
        </w:rPr>
      </w:pPr>
      <w:ins w:id="85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&lt;/choice&gt;</w:t>
        </w:r>
      </w:ins>
    </w:p>
    <w:p w14:paraId="045F11C1" w14:textId="77777777" w:rsidR="00387F67" w:rsidRDefault="00387F67" w:rsidP="00387F67">
      <w:pPr>
        <w:pStyle w:val="PL"/>
        <w:rPr>
          <w:ins w:id="856" w:author="Huawei" w:date="2020-05-08T18:56:00Z"/>
          <w:noProof w:val="0"/>
        </w:rPr>
      </w:pPr>
      <w:ins w:id="85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name="measValue" minOccurs="0" maxOccurs="unbounded"&gt;</w:t>
        </w:r>
      </w:ins>
    </w:p>
    <w:p w14:paraId="4E38D2BC" w14:textId="77777777" w:rsidR="00387F67" w:rsidRDefault="00387F67" w:rsidP="00387F67">
      <w:pPr>
        <w:pStyle w:val="PL"/>
        <w:rPr>
          <w:ins w:id="858" w:author="Huawei" w:date="2020-05-08T18:56:00Z"/>
          <w:noProof w:val="0"/>
        </w:rPr>
      </w:pPr>
      <w:ins w:id="85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74F943EB" w14:textId="77777777" w:rsidR="00387F67" w:rsidRDefault="00387F67" w:rsidP="00387F67">
      <w:pPr>
        <w:pStyle w:val="PL"/>
        <w:rPr>
          <w:ins w:id="860" w:author="Huawei" w:date="2020-05-08T18:56:00Z"/>
          <w:noProof w:val="0"/>
        </w:rPr>
      </w:pPr>
      <w:ins w:id="86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&lt;sequence&gt;</w:t>
        </w:r>
      </w:ins>
    </w:p>
    <w:p w14:paraId="19AF9578" w14:textId="77777777" w:rsidR="00387F67" w:rsidRDefault="00387F67" w:rsidP="00387F67">
      <w:pPr>
        <w:pStyle w:val="PL"/>
        <w:rPr>
          <w:ins w:id="862" w:author="Huawei" w:date="2020-05-08T18:56:00Z"/>
          <w:noProof w:val="0"/>
        </w:rPr>
      </w:pPr>
      <w:ins w:id="86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&lt;choice&gt;</w:t>
        </w:r>
      </w:ins>
    </w:p>
    <w:p w14:paraId="0005E341" w14:textId="77777777" w:rsidR="00387F67" w:rsidRDefault="00387F67" w:rsidP="00387F67">
      <w:pPr>
        <w:pStyle w:val="PL"/>
        <w:rPr>
          <w:ins w:id="864" w:author="Huawei" w:date="2020-05-08T18:56:00Z"/>
          <w:noProof w:val="0"/>
        </w:rPr>
      </w:pPr>
      <w:ins w:id="86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name="measResults"&gt;</w:t>
        </w:r>
      </w:ins>
    </w:p>
    <w:p w14:paraId="7CEBF31A" w14:textId="77777777" w:rsidR="00387F67" w:rsidRDefault="00387F67" w:rsidP="00387F67">
      <w:pPr>
        <w:pStyle w:val="PL"/>
        <w:rPr>
          <w:ins w:id="866" w:author="Huawei" w:date="2020-05-08T18:56:00Z"/>
          <w:noProof w:val="0"/>
        </w:rPr>
      </w:pPr>
      <w:ins w:id="86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&lt;simpleType&gt;</w:t>
        </w:r>
      </w:ins>
    </w:p>
    <w:p w14:paraId="02DA1906" w14:textId="77777777" w:rsidR="00387F67" w:rsidRDefault="00387F67" w:rsidP="00387F67">
      <w:pPr>
        <w:pStyle w:val="PL"/>
        <w:rPr>
          <w:ins w:id="868" w:author="Huawei" w:date="2020-05-08T18:56:00Z"/>
          <w:noProof w:val="0"/>
        </w:rPr>
      </w:pPr>
      <w:ins w:id="86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&lt;list itemType="md:measResultType"/&gt;</w:t>
        </w:r>
      </w:ins>
    </w:p>
    <w:p w14:paraId="03FE9DBA" w14:textId="77777777" w:rsidR="00387F67" w:rsidRDefault="00387F67" w:rsidP="00387F67">
      <w:pPr>
        <w:pStyle w:val="PL"/>
        <w:rPr>
          <w:ins w:id="870" w:author="Huawei" w:date="2020-05-08T18:56:00Z"/>
          <w:noProof w:val="0"/>
        </w:rPr>
      </w:pPr>
      <w:ins w:id="87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&lt;/simpleType&gt;</w:t>
        </w:r>
      </w:ins>
    </w:p>
    <w:p w14:paraId="59F591EF" w14:textId="77777777" w:rsidR="00387F67" w:rsidRDefault="00387F67" w:rsidP="00387F67">
      <w:pPr>
        <w:pStyle w:val="PL"/>
        <w:rPr>
          <w:ins w:id="872" w:author="Huawei" w:date="2020-05-08T18:56:00Z"/>
          <w:noProof w:val="0"/>
        </w:rPr>
      </w:pPr>
      <w:ins w:id="87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3CEC527C" w14:textId="77777777" w:rsidR="00387F67" w:rsidRDefault="00387F67" w:rsidP="00387F67">
      <w:pPr>
        <w:pStyle w:val="PL"/>
        <w:rPr>
          <w:ins w:id="874" w:author="Huawei" w:date="2020-05-08T18:56:00Z"/>
          <w:noProof w:val="0"/>
        </w:rPr>
      </w:pPr>
      <w:ins w:id="87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name="r" minOccurs="0" maxOccurs="unbounded"&gt;</w:t>
        </w:r>
      </w:ins>
    </w:p>
    <w:p w14:paraId="51253357" w14:textId="77777777" w:rsidR="00387F67" w:rsidRDefault="00387F67" w:rsidP="00387F67">
      <w:pPr>
        <w:pStyle w:val="PL"/>
        <w:rPr>
          <w:ins w:id="876" w:author="Huawei" w:date="2020-05-08T18:56:00Z"/>
          <w:noProof w:val="0"/>
        </w:rPr>
      </w:pPr>
      <w:ins w:id="87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1B2F77B6" w14:textId="77777777" w:rsidR="00387F67" w:rsidRDefault="00387F67" w:rsidP="00387F67">
      <w:pPr>
        <w:pStyle w:val="PL"/>
        <w:rPr>
          <w:ins w:id="878" w:author="Huawei" w:date="2020-05-08T18:56:00Z"/>
          <w:noProof w:val="0"/>
        </w:rPr>
      </w:pPr>
      <w:ins w:id="87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&lt;simpleContent&gt;</w:t>
        </w:r>
      </w:ins>
    </w:p>
    <w:p w14:paraId="07103233" w14:textId="77777777" w:rsidR="00387F67" w:rsidRDefault="00387F67" w:rsidP="00387F67">
      <w:pPr>
        <w:pStyle w:val="PL"/>
        <w:rPr>
          <w:ins w:id="880" w:author="Huawei" w:date="2020-05-08T18:56:00Z"/>
          <w:noProof w:val="0"/>
        </w:rPr>
      </w:pPr>
      <w:ins w:id="88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&lt;extension base="md:measResultType"&gt;</w:t>
        </w:r>
      </w:ins>
    </w:p>
    <w:p w14:paraId="13628108" w14:textId="77777777" w:rsidR="00387F67" w:rsidRDefault="00387F67" w:rsidP="00387F67">
      <w:pPr>
        <w:pStyle w:val="PL"/>
        <w:rPr>
          <w:ins w:id="882" w:author="Huawei" w:date="2020-05-08T18:56:00Z"/>
          <w:noProof w:val="0"/>
        </w:rPr>
      </w:pPr>
      <w:ins w:id="88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name="p" type="positiveInteger" use="required"/&gt;</w:t>
        </w:r>
      </w:ins>
    </w:p>
    <w:p w14:paraId="44FCD3B7" w14:textId="77777777" w:rsidR="00387F67" w:rsidRDefault="00387F67" w:rsidP="00387F67">
      <w:pPr>
        <w:pStyle w:val="PL"/>
        <w:rPr>
          <w:ins w:id="884" w:author="Huawei" w:date="2020-05-08T18:56:00Z"/>
          <w:noProof w:val="0"/>
        </w:rPr>
      </w:pPr>
      <w:ins w:id="88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&lt;/extension&gt;</w:t>
        </w:r>
      </w:ins>
    </w:p>
    <w:p w14:paraId="3252FC15" w14:textId="77777777" w:rsidR="00387F67" w:rsidRDefault="00387F67" w:rsidP="00387F67">
      <w:pPr>
        <w:pStyle w:val="PL"/>
        <w:rPr>
          <w:ins w:id="886" w:author="Huawei" w:date="2020-05-08T18:56:00Z"/>
          <w:noProof w:val="0"/>
        </w:rPr>
      </w:pPr>
      <w:ins w:id="88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&lt;/simpleContent&gt;</w:t>
        </w:r>
      </w:ins>
    </w:p>
    <w:p w14:paraId="349D7AFC" w14:textId="77777777" w:rsidR="00387F67" w:rsidRDefault="00387F67" w:rsidP="00387F67">
      <w:pPr>
        <w:pStyle w:val="PL"/>
        <w:rPr>
          <w:ins w:id="888" w:author="Huawei" w:date="2020-05-08T18:56:00Z"/>
          <w:noProof w:val="0"/>
        </w:rPr>
      </w:pPr>
      <w:ins w:id="88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1883E8B8" w14:textId="77777777" w:rsidR="00387F67" w:rsidRDefault="00387F67" w:rsidP="00387F67">
      <w:pPr>
        <w:pStyle w:val="PL"/>
        <w:rPr>
          <w:ins w:id="890" w:author="Huawei" w:date="2020-05-08T18:56:00Z"/>
          <w:noProof w:val="0"/>
        </w:rPr>
      </w:pPr>
      <w:ins w:id="89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1783A626" w14:textId="77777777" w:rsidR="00387F67" w:rsidRDefault="00387F67" w:rsidP="00387F67">
      <w:pPr>
        <w:pStyle w:val="PL"/>
        <w:rPr>
          <w:ins w:id="892" w:author="Huawei" w:date="2020-05-08T18:56:00Z"/>
          <w:noProof w:val="0"/>
        </w:rPr>
      </w:pPr>
      <w:ins w:id="89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&lt;/choice&gt;</w:t>
        </w:r>
      </w:ins>
    </w:p>
    <w:p w14:paraId="3089C856" w14:textId="77777777" w:rsidR="00387F67" w:rsidRDefault="00387F67" w:rsidP="00387F67">
      <w:pPr>
        <w:pStyle w:val="PL"/>
        <w:rPr>
          <w:ins w:id="894" w:author="Huawei" w:date="2020-05-08T18:56:00Z"/>
          <w:noProof w:val="0"/>
        </w:rPr>
      </w:pPr>
      <w:ins w:id="89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name="suspect" type="boolean" minOccurs="0"/&gt;</w:t>
        </w:r>
      </w:ins>
    </w:p>
    <w:p w14:paraId="30D75E7D" w14:textId="77777777" w:rsidR="00387F67" w:rsidRDefault="00387F67" w:rsidP="00387F67">
      <w:pPr>
        <w:pStyle w:val="PL"/>
        <w:rPr>
          <w:ins w:id="896" w:author="Huawei" w:date="2020-05-08T18:56:00Z"/>
          <w:noProof w:val="0"/>
        </w:rPr>
      </w:pPr>
      <w:ins w:id="89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&lt;/sequence&gt;</w:t>
        </w:r>
      </w:ins>
    </w:p>
    <w:p w14:paraId="5150B3AE" w14:textId="77777777" w:rsidR="00387F67" w:rsidRDefault="00387F67" w:rsidP="00387F67">
      <w:pPr>
        <w:pStyle w:val="PL"/>
        <w:rPr>
          <w:ins w:id="898" w:author="Huawei" w:date="2020-05-08T18:56:00Z"/>
          <w:noProof w:val="0"/>
        </w:rPr>
      </w:pPr>
      <w:ins w:id="89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name="measObjLdn" type="string" use="required"/&gt;</w:t>
        </w:r>
      </w:ins>
    </w:p>
    <w:p w14:paraId="200A04FC" w14:textId="77777777" w:rsidR="00387F67" w:rsidRDefault="00387F67" w:rsidP="00387F67">
      <w:pPr>
        <w:pStyle w:val="PL"/>
        <w:rPr>
          <w:ins w:id="900" w:author="Huawei" w:date="2020-05-08T18:56:00Z"/>
          <w:noProof w:val="0"/>
        </w:rPr>
      </w:pPr>
      <w:ins w:id="90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3B6E0B2B" w14:textId="77777777" w:rsidR="00387F67" w:rsidRDefault="00387F67" w:rsidP="00387F67">
      <w:pPr>
        <w:pStyle w:val="PL"/>
        <w:rPr>
          <w:ins w:id="902" w:author="Huawei" w:date="2020-05-08T18:56:00Z"/>
          <w:noProof w:val="0"/>
        </w:rPr>
      </w:pPr>
      <w:ins w:id="90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07AF3F60" w14:textId="77777777" w:rsidR="00387F67" w:rsidRDefault="00387F67" w:rsidP="00387F67">
      <w:pPr>
        <w:pStyle w:val="PL"/>
        <w:rPr>
          <w:ins w:id="904" w:author="Huawei" w:date="2020-05-08T18:56:00Z"/>
          <w:noProof w:val="0"/>
        </w:rPr>
      </w:pPr>
      <w:ins w:id="90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&lt;/sequence&gt;</w:t>
        </w:r>
      </w:ins>
    </w:p>
    <w:p w14:paraId="691EF5AD" w14:textId="77777777" w:rsidR="00387F67" w:rsidRDefault="00387F67" w:rsidP="00387F67">
      <w:pPr>
        <w:pStyle w:val="PL"/>
        <w:rPr>
          <w:ins w:id="906" w:author="Huawei" w:date="2020-05-08T18:56:00Z"/>
          <w:noProof w:val="0"/>
        </w:rPr>
      </w:pPr>
      <w:ins w:id="90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name="measInfoId" type="string" use="optional"/&gt;</w:t>
        </w:r>
      </w:ins>
    </w:p>
    <w:p w14:paraId="63C3E9B4" w14:textId="77777777" w:rsidR="00387F67" w:rsidRDefault="00387F67" w:rsidP="00387F67">
      <w:pPr>
        <w:pStyle w:val="PL"/>
        <w:rPr>
          <w:ins w:id="908" w:author="Huawei" w:date="2020-05-08T18:56:00Z"/>
          <w:noProof w:val="0"/>
        </w:rPr>
      </w:pPr>
      <w:ins w:id="90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6DE981E5" w14:textId="77777777" w:rsidR="00387F67" w:rsidRDefault="00387F67" w:rsidP="00387F67">
      <w:pPr>
        <w:pStyle w:val="PL"/>
        <w:rPr>
          <w:ins w:id="910" w:author="Huawei" w:date="2020-05-08T18:56:00Z"/>
          <w:noProof w:val="0"/>
        </w:rPr>
      </w:pPr>
      <w:ins w:id="91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3229106C" w14:textId="77777777" w:rsidR="00387F67" w:rsidRDefault="00387F67" w:rsidP="00387F67">
      <w:pPr>
        <w:pStyle w:val="PL"/>
        <w:rPr>
          <w:ins w:id="912" w:author="Huawei" w:date="2020-05-08T18:56:00Z"/>
          <w:noProof w:val="0"/>
        </w:rPr>
      </w:pPr>
      <w:ins w:id="91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&lt;/sequence&gt;</w:t>
        </w:r>
      </w:ins>
    </w:p>
    <w:p w14:paraId="6C67DE2B" w14:textId="77777777" w:rsidR="00387F67" w:rsidRDefault="00387F67" w:rsidP="00387F67">
      <w:pPr>
        <w:pStyle w:val="PL"/>
        <w:rPr>
          <w:ins w:id="914" w:author="Huawei" w:date="2020-05-08T18:56:00Z"/>
          <w:noProof w:val="0"/>
        </w:rPr>
      </w:pPr>
      <w:ins w:id="91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67C2F6C7" w14:textId="77777777" w:rsidR="00387F67" w:rsidRDefault="00387F67" w:rsidP="00387F67">
      <w:pPr>
        <w:pStyle w:val="PL"/>
        <w:rPr>
          <w:ins w:id="916" w:author="Huawei" w:date="2020-05-08T18:56:00Z"/>
          <w:noProof w:val="0"/>
        </w:rPr>
      </w:pPr>
      <w:ins w:id="91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3D822482" w14:textId="77777777" w:rsidR="00387F67" w:rsidRDefault="00387F67" w:rsidP="00387F67">
      <w:pPr>
        <w:pStyle w:val="PL"/>
        <w:rPr>
          <w:ins w:id="918" w:author="Huawei" w:date="2020-05-08T18:56:00Z"/>
          <w:noProof w:val="0"/>
        </w:rPr>
      </w:pPr>
      <w:ins w:id="91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name="fileFooter"&gt;</w:t>
        </w:r>
      </w:ins>
    </w:p>
    <w:p w14:paraId="44BF5E80" w14:textId="77777777" w:rsidR="00387F67" w:rsidRDefault="00387F67" w:rsidP="00387F67">
      <w:pPr>
        <w:pStyle w:val="PL"/>
        <w:rPr>
          <w:ins w:id="920" w:author="Huawei" w:date="2020-05-08T18:56:00Z"/>
          <w:noProof w:val="0"/>
        </w:rPr>
      </w:pPr>
      <w:ins w:id="92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7C993514" w14:textId="77777777" w:rsidR="00387F67" w:rsidRDefault="00387F67" w:rsidP="00387F67">
      <w:pPr>
        <w:pStyle w:val="PL"/>
        <w:rPr>
          <w:ins w:id="922" w:author="Huawei" w:date="2020-05-08T18:56:00Z"/>
          <w:noProof w:val="0"/>
        </w:rPr>
      </w:pPr>
      <w:ins w:id="92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&lt;sequence&gt;</w:t>
        </w:r>
      </w:ins>
    </w:p>
    <w:p w14:paraId="1C9645A4" w14:textId="77777777" w:rsidR="00387F67" w:rsidRDefault="00387F67" w:rsidP="00387F67">
      <w:pPr>
        <w:pStyle w:val="PL"/>
        <w:rPr>
          <w:ins w:id="924" w:author="Huawei" w:date="2020-05-08T18:56:00Z"/>
          <w:noProof w:val="0"/>
        </w:rPr>
      </w:pPr>
      <w:ins w:id="92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&lt;element name="measData"&gt;</w:t>
        </w:r>
      </w:ins>
    </w:p>
    <w:p w14:paraId="4BFA6457" w14:textId="77777777" w:rsidR="00387F67" w:rsidRDefault="00387F67" w:rsidP="00387F67">
      <w:pPr>
        <w:pStyle w:val="PL"/>
        <w:rPr>
          <w:ins w:id="926" w:author="Huawei" w:date="2020-05-08T18:56:00Z"/>
          <w:noProof w:val="0"/>
        </w:rPr>
      </w:pPr>
      <w:ins w:id="92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&lt;complexType&gt;</w:t>
        </w:r>
      </w:ins>
    </w:p>
    <w:p w14:paraId="5FE84D8C" w14:textId="77777777" w:rsidR="00387F67" w:rsidRDefault="00387F67" w:rsidP="00387F67">
      <w:pPr>
        <w:pStyle w:val="PL"/>
        <w:rPr>
          <w:ins w:id="928" w:author="Huawei" w:date="2020-05-08T18:56:00Z"/>
          <w:noProof w:val="0"/>
        </w:rPr>
      </w:pPr>
      <w:ins w:id="92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&lt;attribute name="endTime" type="dateTime" use="required"/&gt;</w:t>
        </w:r>
      </w:ins>
    </w:p>
    <w:p w14:paraId="6DF3DBEF" w14:textId="77777777" w:rsidR="00387F67" w:rsidRDefault="00387F67" w:rsidP="00387F67">
      <w:pPr>
        <w:pStyle w:val="PL"/>
        <w:rPr>
          <w:ins w:id="930" w:author="Huawei" w:date="2020-05-08T18:56:00Z"/>
          <w:noProof w:val="0"/>
        </w:rPr>
      </w:pPr>
      <w:ins w:id="93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3F494521" w14:textId="77777777" w:rsidR="00387F67" w:rsidRDefault="00387F67" w:rsidP="00387F67">
      <w:pPr>
        <w:pStyle w:val="PL"/>
        <w:rPr>
          <w:ins w:id="932" w:author="Huawei" w:date="2020-05-08T18:56:00Z"/>
          <w:noProof w:val="0"/>
        </w:rPr>
      </w:pPr>
      <w:ins w:id="93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78EDCCA4" w14:textId="77777777" w:rsidR="00387F67" w:rsidRDefault="00387F67" w:rsidP="00387F67">
      <w:pPr>
        <w:pStyle w:val="PL"/>
        <w:rPr>
          <w:ins w:id="934" w:author="Huawei" w:date="2020-05-08T18:56:00Z"/>
          <w:noProof w:val="0"/>
        </w:rPr>
      </w:pPr>
      <w:ins w:id="93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&lt;/sequence&gt;</w:t>
        </w:r>
      </w:ins>
    </w:p>
    <w:p w14:paraId="55D09E9F" w14:textId="77777777" w:rsidR="00387F67" w:rsidRDefault="00387F67" w:rsidP="00387F67">
      <w:pPr>
        <w:pStyle w:val="PL"/>
        <w:rPr>
          <w:ins w:id="936" w:author="Huawei" w:date="2020-05-08T18:56:00Z"/>
          <w:noProof w:val="0"/>
        </w:rPr>
      </w:pPr>
      <w:ins w:id="93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3F621B18" w14:textId="77777777" w:rsidR="00387F67" w:rsidRDefault="00387F67" w:rsidP="00387F67">
      <w:pPr>
        <w:pStyle w:val="PL"/>
        <w:rPr>
          <w:ins w:id="938" w:author="Huawei" w:date="2020-05-08T18:56:00Z"/>
          <w:noProof w:val="0"/>
        </w:rPr>
      </w:pPr>
      <w:ins w:id="93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&lt;/element&gt;</w:t>
        </w:r>
      </w:ins>
    </w:p>
    <w:p w14:paraId="31B63FB0" w14:textId="77777777" w:rsidR="00387F67" w:rsidRDefault="00387F67" w:rsidP="00387F67">
      <w:pPr>
        <w:pStyle w:val="PL"/>
        <w:rPr>
          <w:ins w:id="940" w:author="Huawei" w:date="2020-05-08T18:56:00Z"/>
          <w:noProof w:val="0"/>
        </w:rPr>
      </w:pPr>
      <w:ins w:id="94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&lt;/sequence&gt;</w:t>
        </w:r>
      </w:ins>
    </w:p>
    <w:p w14:paraId="37B5FFDB" w14:textId="77777777" w:rsidR="00387F67" w:rsidRDefault="00387F67" w:rsidP="00387F67">
      <w:pPr>
        <w:pStyle w:val="PL"/>
        <w:rPr>
          <w:ins w:id="942" w:author="Huawei" w:date="2020-05-08T18:56:00Z"/>
          <w:noProof w:val="0"/>
        </w:rPr>
      </w:pPr>
      <w:ins w:id="94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  <w:t>&lt;/complexType&gt;</w:t>
        </w:r>
      </w:ins>
    </w:p>
    <w:p w14:paraId="5C2541E2" w14:textId="77777777" w:rsidR="00387F67" w:rsidRDefault="00387F67" w:rsidP="00387F67">
      <w:pPr>
        <w:pStyle w:val="PL"/>
        <w:rPr>
          <w:ins w:id="944" w:author="Huawei" w:date="2020-05-08T18:56:00Z"/>
          <w:noProof w:val="0"/>
        </w:rPr>
      </w:pPr>
      <w:ins w:id="945" w:author="Huawei" w:date="2020-05-08T18:56:00Z">
        <w:r>
          <w:rPr>
            <w:noProof w:val="0"/>
          </w:rPr>
          <w:tab/>
          <w:t>&lt;/element&gt;</w:t>
        </w:r>
      </w:ins>
    </w:p>
    <w:p w14:paraId="1C5D6654" w14:textId="77777777" w:rsidR="00387F67" w:rsidRDefault="00387F67" w:rsidP="00387F67">
      <w:pPr>
        <w:pStyle w:val="PL"/>
        <w:rPr>
          <w:ins w:id="946" w:author="Huawei" w:date="2020-05-08T18:56:00Z"/>
          <w:noProof w:val="0"/>
        </w:rPr>
      </w:pPr>
      <w:ins w:id="947" w:author="Huawei" w:date="2020-05-08T18:56:00Z">
        <w:r>
          <w:rPr>
            <w:noProof w:val="0"/>
          </w:rPr>
          <w:tab/>
          <w:t>&lt;simpleType name="measResultType"&gt;</w:t>
        </w:r>
      </w:ins>
    </w:p>
    <w:p w14:paraId="462B5538" w14:textId="77777777" w:rsidR="00387F67" w:rsidRDefault="00387F67" w:rsidP="00387F67">
      <w:pPr>
        <w:pStyle w:val="PL"/>
        <w:rPr>
          <w:ins w:id="948" w:author="Huawei" w:date="2020-05-08T18:56:00Z"/>
          <w:noProof w:val="0"/>
        </w:rPr>
      </w:pPr>
      <w:ins w:id="94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  <w:t>&lt;union memberTypes="integer float string"&gt;</w:t>
        </w:r>
      </w:ins>
    </w:p>
    <w:p w14:paraId="077121BC" w14:textId="77777777" w:rsidR="00387F67" w:rsidRDefault="00387F67" w:rsidP="00387F67">
      <w:pPr>
        <w:pStyle w:val="PL"/>
        <w:rPr>
          <w:ins w:id="950" w:author="Huawei" w:date="2020-05-08T18:56:00Z"/>
          <w:noProof w:val="0"/>
        </w:rPr>
      </w:pPr>
      <w:ins w:id="95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&lt;simpleType&gt;</w:t>
        </w:r>
      </w:ins>
    </w:p>
    <w:p w14:paraId="1A27DB5A" w14:textId="77777777" w:rsidR="00387F67" w:rsidRDefault="00387F67" w:rsidP="00387F67">
      <w:pPr>
        <w:pStyle w:val="PL"/>
        <w:rPr>
          <w:ins w:id="952" w:author="Huawei" w:date="2020-05-08T18:56:00Z"/>
          <w:noProof w:val="0"/>
        </w:rPr>
      </w:pPr>
      <w:ins w:id="953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&lt;restriction base="string"&gt;</w:t>
        </w:r>
      </w:ins>
    </w:p>
    <w:p w14:paraId="0616CC10" w14:textId="77777777" w:rsidR="00387F67" w:rsidRDefault="00387F67" w:rsidP="00387F67">
      <w:pPr>
        <w:pStyle w:val="PL"/>
        <w:rPr>
          <w:ins w:id="954" w:author="Huawei" w:date="2020-05-08T18:56:00Z"/>
          <w:noProof w:val="0"/>
        </w:rPr>
      </w:pPr>
      <w:ins w:id="955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&lt;enumeration value="NULL"/&gt;</w:t>
        </w:r>
      </w:ins>
    </w:p>
    <w:p w14:paraId="339F366A" w14:textId="77777777" w:rsidR="00387F67" w:rsidRDefault="00387F67" w:rsidP="00387F67">
      <w:pPr>
        <w:pStyle w:val="PL"/>
        <w:rPr>
          <w:ins w:id="956" w:author="Huawei" w:date="2020-05-08T18:56:00Z"/>
          <w:noProof w:val="0"/>
        </w:rPr>
      </w:pPr>
      <w:ins w:id="957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&lt;/restriction&gt;</w:t>
        </w:r>
      </w:ins>
    </w:p>
    <w:p w14:paraId="7DF7479C" w14:textId="77777777" w:rsidR="00387F67" w:rsidRDefault="00387F67" w:rsidP="00387F67">
      <w:pPr>
        <w:pStyle w:val="PL"/>
        <w:rPr>
          <w:ins w:id="958" w:author="Huawei" w:date="2020-05-08T18:56:00Z"/>
          <w:noProof w:val="0"/>
        </w:rPr>
      </w:pPr>
      <w:ins w:id="959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&lt;/simpleType&gt;</w:t>
        </w:r>
      </w:ins>
    </w:p>
    <w:p w14:paraId="12833A57" w14:textId="77777777" w:rsidR="00387F67" w:rsidRDefault="00387F67" w:rsidP="00387F67">
      <w:pPr>
        <w:pStyle w:val="PL"/>
        <w:rPr>
          <w:ins w:id="960" w:author="Huawei" w:date="2020-05-08T18:56:00Z"/>
          <w:noProof w:val="0"/>
        </w:rPr>
      </w:pPr>
      <w:ins w:id="961" w:author="Huawei" w:date="2020-05-08T18:56:00Z">
        <w:r>
          <w:rPr>
            <w:noProof w:val="0"/>
          </w:rPr>
          <w:tab/>
        </w:r>
        <w:r>
          <w:rPr>
            <w:noProof w:val="0"/>
          </w:rPr>
          <w:tab/>
          <w:t>&lt;/union&gt;</w:t>
        </w:r>
      </w:ins>
    </w:p>
    <w:p w14:paraId="4F61C916" w14:textId="77777777" w:rsidR="00387F67" w:rsidRDefault="00387F67" w:rsidP="00387F67">
      <w:pPr>
        <w:pStyle w:val="PL"/>
        <w:rPr>
          <w:ins w:id="962" w:author="Huawei" w:date="2020-05-08T18:56:00Z"/>
          <w:noProof w:val="0"/>
        </w:rPr>
      </w:pPr>
      <w:ins w:id="963" w:author="Huawei" w:date="2020-05-08T18:56:00Z">
        <w:r>
          <w:rPr>
            <w:noProof w:val="0"/>
          </w:rPr>
          <w:tab/>
          <w:t>&lt;/simpleType&gt;</w:t>
        </w:r>
      </w:ins>
    </w:p>
    <w:p w14:paraId="756C34A5" w14:textId="77777777" w:rsidR="00387F67" w:rsidRDefault="00387F67" w:rsidP="00387F67">
      <w:pPr>
        <w:pStyle w:val="PL"/>
        <w:rPr>
          <w:ins w:id="964" w:author="Huawei" w:date="2020-05-08T18:56:00Z"/>
          <w:noProof w:val="0"/>
        </w:rPr>
      </w:pPr>
      <w:ins w:id="965" w:author="Huawei" w:date="2020-05-08T18:56:00Z">
        <w:r>
          <w:rPr>
            <w:noProof w:val="0"/>
          </w:rPr>
          <w:t>&lt;/schema&gt;</w:t>
        </w:r>
      </w:ins>
    </w:p>
    <w:p w14:paraId="532C8E1C" w14:textId="77777777" w:rsidR="00387F67" w:rsidRDefault="00387F67" w:rsidP="00387F67">
      <w:pPr>
        <w:pStyle w:val="PL"/>
        <w:rPr>
          <w:ins w:id="966" w:author="Huawei" w:date="2020-05-08T18:56:00Z"/>
          <w:noProof w:val="0"/>
        </w:rPr>
      </w:pPr>
    </w:p>
    <w:p w14:paraId="6F549EDD" w14:textId="3757028B" w:rsidR="00387F67" w:rsidRDefault="00387F67" w:rsidP="006A4F35">
      <w:pPr>
        <w:pStyle w:val="5"/>
        <w:rPr>
          <w:ins w:id="967" w:author="Huawei" w:date="2020-05-08T18:56:00Z"/>
        </w:rPr>
      </w:pPr>
      <w:ins w:id="968" w:author="Huawei" w:date="2020-05-08T18:56:00Z">
        <w:r>
          <w:t>11.3.</w:t>
        </w:r>
      </w:ins>
      <w:ins w:id="969" w:author="Huawei" w:date="2020-05-08T19:01:00Z">
        <w:r w:rsidR="004C741A">
          <w:t>X.3.2</w:t>
        </w:r>
      </w:ins>
      <w:ins w:id="970" w:author="Huawei" w:date="2020-05-08T18:56:00Z">
        <w:r>
          <w:tab/>
          <w:t>Performance data file XML header</w:t>
        </w:r>
      </w:ins>
    </w:p>
    <w:p w14:paraId="1C5F6432" w14:textId="77777777" w:rsidR="00387F67" w:rsidRDefault="00387F67" w:rsidP="00387F67">
      <w:pPr>
        <w:rPr>
          <w:ins w:id="971" w:author="Huawei" w:date="2020-05-08T18:56:00Z"/>
        </w:rPr>
      </w:pPr>
      <w:ins w:id="972" w:author="Huawei" w:date="2020-05-08T18:56:00Z">
        <w:r>
          <w:t>The following header shall be used in actual XML measurement result files:</w:t>
        </w:r>
      </w:ins>
    </w:p>
    <w:p w14:paraId="129398D3" w14:textId="77777777" w:rsidR="00387F67" w:rsidRDefault="00387F67" w:rsidP="00387F67">
      <w:pPr>
        <w:pStyle w:val="PL"/>
        <w:rPr>
          <w:ins w:id="973" w:author="Huawei" w:date="2020-05-08T18:56:00Z"/>
          <w:noProof w:val="0"/>
        </w:rPr>
      </w:pPr>
      <w:ins w:id="974" w:author="Huawei" w:date="2020-05-08T18:56:00Z">
        <w:r>
          <w:rPr>
            <w:noProof w:val="0"/>
          </w:rPr>
          <w:t>&lt;?xml version="1.0" encoding="UTF-8"?&gt;</w:t>
        </w:r>
        <w:r>
          <w:rPr>
            <w:noProof w:val="0"/>
          </w:rPr>
          <w:br/>
          <w:t>&lt;?xml-stylesheet type="text/xsl" href="measData.xsl"?&gt;</w:t>
        </w:r>
        <w:r>
          <w:rPr>
            <w:noProof w:val="0"/>
          </w:rPr>
          <w:br/>
          <w:t>&lt;measDataFile</w:t>
        </w:r>
        <w:r>
          <w:rPr>
            <w:noProof w:val="0"/>
          </w:rPr>
          <w:br/>
          <w:t xml:space="preserve">  xmlns=</w:t>
        </w:r>
        <w:r>
          <w:rPr>
            <w:noProof w:val="0"/>
          </w:rPr>
          <w:br/>
        </w:r>
        <w:r>
          <w:rPr>
            <w:rFonts w:cs="Courier New"/>
            <w:noProof w:val="0"/>
          </w:rPr>
          <w:lastRenderedPageBreak/>
          <w:t>"</w:t>
        </w:r>
        <w:r>
          <w:rPr>
            <w:rFonts w:eastAsia="MS Mincho"/>
            <w:noProof w:val="0"/>
          </w:rPr>
          <w:t>http://www.3gpp.org/ftp/specs/archive/28_series/28.532#measData</w:t>
        </w:r>
        <w:r>
          <w:rPr>
            <w:rFonts w:cs="Courier New"/>
            <w:noProof w:val="0"/>
          </w:rPr>
          <w:t>"</w:t>
        </w:r>
        <w:r>
          <w:rPr>
            <w:rFonts w:cs="Courier New"/>
            <w:noProof w:val="0"/>
          </w:rPr>
          <w:br/>
        </w:r>
        <w:r>
          <w:rPr>
            <w:noProof w:val="0"/>
          </w:rPr>
          <w:t>&gt;</w:t>
        </w:r>
      </w:ins>
    </w:p>
    <w:p w14:paraId="564EB0A4" w14:textId="77777777" w:rsidR="004C1FBC" w:rsidRPr="00387F67" w:rsidRDefault="004C1FBC" w:rsidP="00644B68">
      <w:pPr>
        <w:adjustRightInd w:val="0"/>
        <w:spacing w:after="0"/>
        <w:rPr>
          <w:lang w:eastAsia="zh-CN"/>
        </w:rPr>
      </w:pPr>
    </w:p>
    <w:p w14:paraId="23DB57A6" w14:textId="77777777" w:rsidR="004C1FBC" w:rsidRPr="00DD3AE8" w:rsidRDefault="004C1FBC" w:rsidP="00644B68">
      <w:pPr>
        <w:adjustRightInd w:val="0"/>
        <w:spacing w:after="0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B57425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B5742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852D8" w14:textId="77777777" w:rsidR="00291491" w:rsidRDefault="00291491">
      <w:r>
        <w:separator/>
      </w:r>
    </w:p>
  </w:endnote>
  <w:endnote w:type="continuationSeparator" w:id="0">
    <w:p w14:paraId="69165C0C" w14:textId="77777777" w:rsidR="00291491" w:rsidRDefault="00291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F4F32" w14:textId="77777777" w:rsidR="00291491" w:rsidRDefault="00291491">
      <w:r>
        <w:separator/>
      </w:r>
    </w:p>
  </w:footnote>
  <w:footnote w:type="continuationSeparator" w:id="0">
    <w:p w14:paraId="342F64D1" w14:textId="77777777" w:rsidR="00291491" w:rsidRDefault="00291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990305" w:rsidRDefault="009903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990305" w:rsidRDefault="009903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990305" w:rsidRDefault="009903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990305" w:rsidRDefault="009903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170E4"/>
    <w:multiLevelType w:val="hybridMultilevel"/>
    <w:tmpl w:val="1238339C"/>
    <w:lvl w:ilvl="0" w:tplc="3D18438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815C10"/>
    <w:multiLevelType w:val="hybridMultilevel"/>
    <w:tmpl w:val="120801DC"/>
    <w:lvl w:ilvl="0" w:tplc="708071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CB09CF"/>
    <w:multiLevelType w:val="hybridMultilevel"/>
    <w:tmpl w:val="FCC840AC"/>
    <w:lvl w:ilvl="0" w:tplc="8874405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50E6BB2"/>
    <w:multiLevelType w:val="hybridMultilevel"/>
    <w:tmpl w:val="D96476F6"/>
    <w:lvl w:ilvl="0" w:tplc="0407000F">
      <w:start w:val="1"/>
      <w:numFmt w:val="decimal"/>
      <w:pStyle w:val="CharCharCharCharCharChar1CharCharCharCharCharCha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4A4EE0"/>
    <w:multiLevelType w:val="hybridMultilevel"/>
    <w:tmpl w:val="E8FCB27C"/>
    <w:lvl w:ilvl="0" w:tplc="F7562FA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1B"/>
    <w:rsid w:val="00013A8A"/>
    <w:rsid w:val="00014116"/>
    <w:rsid w:val="000168AC"/>
    <w:rsid w:val="00022E4A"/>
    <w:rsid w:val="0002362D"/>
    <w:rsid w:val="00023E39"/>
    <w:rsid w:val="000267C0"/>
    <w:rsid w:val="00026FED"/>
    <w:rsid w:val="00031D22"/>
    <w:rsid w:val="00035722"/>
    <w:rsid w:val="00037C33"/>
    <w:rsid w:val="00047D87"/>
    <w:rsid w:val="00050669"/>
    <w:rsid w:val="0005085B"/>
    <w:rsid w:val="0005088E"/>
    <w:rsid w:val="00050A88"/>
    <w:rsid w:val="00052232"/>
    <w:rsid w:val="000527E3"/>
    <w:rsid w:val="000579C8"/>
    <w:rsid w:val="000603FC"/>
    <w:rsid w:val="0006230B"/>
    <w:rsid w:val="000665AE"/>
    <w:rsid w:val="00072770"/>
    <w:rsid w:val="00075EAC"/>
    <w:rsid w:val="00076A89"/>
    <w:rsid w:val="00096055"/>
    <w:rsid w:val="000A053F"/>
    <w:rsid w:val="000A25DE"/>
    <w:rsid w:val="000A6394"/>
    <w:rsid w:val="000B2A19"/>
    <w:rsid w:val="000B3391"/>
    <w:rsid w:val="000B4FAC"/>
    <w:rsid w:val="000B7FED"/>
    <w:rsid w:val="000C0347"/>
    <w:rsid w:val="000C038A"/>
    <w:rsid w:val="000C2C6C"/>
    <w:rsid w:val="000C6598"/>
    <w:rsid w:val="000D491E"/>
    <w:rsid w:val="000E0164"/>
    <w:rsid w:val="000E2FD9"/>
    <w:rsid w:val="000E3B71"/>
    <w:rsid w:val="000E4BCE"/>
    <w:rsid w:val="000F1443"/>
    <w:rsid w:val="000F3465"/>
    <w:rsid w:val="00100D3B"/>
    <w:rsid w:val="00105385"/>
    <w:rsid w:val="001072AC"/>
    <w:rsid w:val="0011114C"/>
    <w:rsid w:val="00111983"/>
    <w:rsid w:val="0011349F"/>
    <w:rsid w:val="001160DC"/>
    <w:rsid w:val="00117706"/>
    <w:rsid w:val="001336F2"/>
    <w:rsid w:val="00140F73"/>
    <w:rsid w:val="00142B6A"/>
    <w:rsid w:val="00145D43"/>
    <w:rsid w:val="00152671"/>
    <w:rsid w:val="00152A1F"/>
    <w:rsid w:val="001551F0"/>
    <w:rsid w:val="001651F4"/>
    <w:rsid w:val="00170B15"/>
    <w:rsid w:val="00171041"/>
    <w:rsid w:val="00172EFB"/>
    <w:rsid w:val="00174093"/>
    <w:rsid w:val="00174A58"/>
    <w:rsid w:val="00181C68"/>
    <w:rsid w:val="00192C46"/>
    <w:rsid w:val="0019642E"/>
    <w:rsid w:val="001A08B3"/>
    <w:rsid w:val="001A1429"/>
    <w:rsid w:val="001A3D9E"/>
    <w:rsid w:val="001A47AF"/>
    <w:rsid w:val="001A4A64"/>
    <w:rsid w:val="001A7B60"/>
    <w:rsid w:val="001A7F47"/>
    <w:rsid w:val="001B1BAE"/>
    <w:rsid w:val="001B52F0"/>
    <w:rsid w:val="001B7A65"/>
    <w:rsid w:val="001C5F7F"/>
    <w:rsid w:val="001D0AC3"/>
    <w:rsid w:val="001D1280"/>
    <w:rsid w:val="001D3078"/>
    <w:rsid w:val="001D3919"/>
    <w:rsid w:val="001D5AD9"/>
    <w:rsid w:val="001D6EB1"/>
    <w:rsid w:val="001E41F3"/>
    <w:rsid w:val="001E4CF4"/>
    <w:rsid w:val="001E4F9B"/>
    <w:rsid w:val="001E7922"/>
    <w:rsid w:val="001F59A2"/>
    <w:rsid w:val="00206E36"/>
    <w:rsid w:val="002122FB"/>
    <w:rsid w:val="00212EBE"/>
    <w:rsid w:val="002139AB"/>
    <w:rsid w:val="00213EEC"/>
    <w:rsid w:val="00220393"/>
    <w:rsid w:val="00220E43"/>
    <w:rsid w:val="00221E16"/>
    <w:rsid w:val="0022240B"/>
    <w:rsid w:val="00223BF1"/>
    <w:rsid w:val="00224709"/>
    <w:rsid w:val="002267D6"/>
    <w:rsid w:val="002321CC"/>
    <w:rsid w:val="002346D5"/>
    <w:rsid w:val="002408B4"/>
    <w:rsid w:val="00245527"/>
    <w:rsid w:val="00246437"/>
    <w:rsid w:val="00247105"/>
    <w:rsid w:val="002548F0"/>
    <w:rsid w:val="00254D44"/>
    <w:rsid w:val="00255379"/>
    <w:rsid w:val="0026004D"/>
    <w:rsid w:val="002617B5"/>
    <w:rsid w:val="00263E94"/>
    <w:rsid w:val="002640DD"/>
    <w:rsid w:val="00275D12"/>
    <w:rsid w:val="00275E39"/>
    <w:rsid w:val="0028032E"/>
    <w:rsid w:val="002823E4"/>
    <w:rsid w:val="00284FEB"/>
    <w:rsid w:val="002860C4"/>
    <w:rsid w:val="002909A4"/>
    <w:rsid w:val="00291491"/>
    <w:rsid w:val="0029199C"/>
    <w:rsid w:val="002946F5"/>
    <w:rsid w:val="002A3CF8"/>
    <w:rsid w:val="002A7120"/>
    <w:rsid w:val="002B5741"/>
    <w:rsid w:val="002B6525"/>
    <w:rsid w:val="002C126A"/>
    <w:rsid w:val="002C2178"/>
    <w:rsid w:val="002C5F3D"/>
    <w:rsid w:val="002D0768"/>
    <w:rsid w:val="002D4938"/>
    <w:rsid w:val="002F1B35"/>
    <w:rsid w:val="002F4F12"/>
    <w:rsid w:val="002F6DA6"/>
    <w:rsid w:val="003000FE"/>
    <w:rsid w:val="00304239"/>
    <w:rsid w:val="00305409"/>
    <w:rsid w:val="003065A1"/>
    <w:rsid w:val="00310B2F"/>
    <w:rsid w:val="00310F16"/>
    <w:rsid w:val="00311297"/>
    <w:rsid w:val="00312284"/>
    <w:rsid w:val="00313755"/>
    <w:rsid w:val="0031580C"/>
    <w:rsid w:val="00315D40"/>
    <w:rsid w:val="00316065"/>
    <w:rsid w:val="00316E99"/>
    <w:rsid w:val="00330F5E"/>
    <w:rsid w:val="003336BC"/>
    <w:rsid w:val="00343B40"/>
    <w:rsid w:val="00345D8B"/>
    <w:rsid w:val="003542E0"/>
    <w:rsid w:val="003549B4"/>
    <w:rsid w:val="003609EF"/>
    <w:rsid w:val="0036231A"/>
    <w:rsid w:val="00374DD4"/>
    <w:rsid w:val="003823B4"/>
    <w:rsid w:val="00385DB0"/>
    <w:rsid w:val="00387859"/>
    <w:rsid w:val="00387F67"/>
    <w:rsid w:val="0039349C"/>
    <w:rsid w:val="00394639"/>
    <w:rsid w:val="003A21AB"/>
    <w:rsid w:val="003A6A00"/>
    <w:rsid w:val="003A76F5"/>
    <w:rsid w:val="003B0AE2"/>
    <w:rsid w:val="003B6F41"/>
    <w:rsid w:val="003D12CE"/>
    <w:rsid w:val="003D43DC"/>
    <w:rsid w:val="003D7FCE"/>
    <w:rsid w:val="003E1A36"/>
    <w:rsid w:val="003E4379"/>
    <w:rsid w:val="004060BC"/>
    <w:rsid w:val="00410371"/>
    <w:rsid w:val="004163FF"/>
    <w:rsid w:val="00416D79"/>
    <w:rsid w:val="004242F1"/>
    <w:rsid w:val="00431DF4"/>
    <w:rsid w:val="0043269B"/>
    <w:rsid w:val="00440373"/>
    <w:rsid w:val="004433AD"/>
    <w:rsid w:val="0045194B"/>
    <w:rsid w:val="00452C53"/>
    <w:rsid w:val="004609A8"/>
    <w:rsid w:val="0046390E"/>
    <w:rsid w:val="00466CB3"/>
    <w:rsid w:val="004724C0"/>
    <w:rsid w:val="00482204"/>
    <w:rsid w:val="0048383C"/>
    <w:rsid w:val="00483A4E"/>
    <w:rsid w:val="00483C27"/>
    <w:rsid w:val="00490EBF"/>
    <w:rsid w:val="004922CB"/>
    <w:rsid w:val="0049250C"/>
    <w:rsid w:val="00497A0F"/>
    <w:rsid w:val="00497F5D"/>
    <w:rsid w:val="004A0221"/>
    <w:rsid w:val="004A233B"/>
    <w:rsid w:val="004A4837"/>
    <w:rsid w:val="004A5BBD"/>
    <w:rsid w:val="004B149F"/>
    <w:rsid w:val="004B1C47"/>
    <w:rsid w:val="004B287D"/>
    <w:rsid w:val="004B75B7"/>
    <w:rsid w:val="004C1FBC"/>
    <w:rsid w:val="004C5C0B"/>
    <w:rsid w:val="004C741A"/>
    <w:rsid w:val="004D14DB"/>
    <w:rsid w:val="004E7E27"/>
    <w:rsid w:val="004F00A7"/>
    <w:rsid w:val="004F41BB"/>
    <w:rsid w:val="004F7A13"/>
    <w:rsid w:val="00511C30"/>
    <w:rsid w:val="0051580D"/>
    <w:rsid w:val="00516031"/>
    <w:rsid w:val="005209E4"/>
    <w:rsid w:val="00520FC4"/>
    <w:rsid w:val="00521E4E"/>
    <w:rsid w:val="00522199"/>
    <w:rsid w:val="005223FE"/>
    <w:rsid w:val="00532DC1"/>
    <w:rsid w:val="00534795"/>
    <w:rsid w:val="00534D99"/>
    <w:rsid w:val="005434E3"/>
    <w:rsid w:val="00547111"/>
    <w:rsid w:val="005523F4"/>
    <w:rsid w:val="005565FE"/>
    <w:rsid w:val="00561F08"/>
    <w:rsid w:val="0056377A"/>
    <w:rsid w:val="0056509F"/>
    <w:rsid w:val="00570532"/>
    <w:rsid w:val="00574172"/>
    <w:rsid w:val="00587F24"/>
    <w:rsid w:val="00590BFB"/>
    <w:rsid w:val="00592AF3"/>
    <w:rsid w:val="00592D74"/>
    <w:rsid w:val="005A7D4A"/>
    <w:rsid w:val="005B4B6A"/>
    <w:rsid w:val="005C2735"/>
    <w:rsid w:val="005C3933"/>
    <w:rsid w:val="005D4D93"/>
    <w:rsid w:val="005E2C44"/>
    <w:rsid w:val="005E5DEC"/>
    <w:rsid w:val="005F106F"/>
    <w:rsid w:val="005F3F77"/>
    <w:rsid w:val="005F6D91"/>
    <w:rsid w:val="00601126"/>
    <w:rsid w:val="00601865"/>
    <w:rsid w:val="00606D06"/>
    <w:rsid w:val="0061093D"/>
    <w:rsid w:val="006155F4"/>
    <w:rsid w:val="00616C3E"/>
    <w:rsid w:val="0061786B"/>
    <w:rsid w:val="00621188"/>
    <w:rsid w:val="006257ED"/>
    <w:rsid w:val="006274A1"/>
    <w:rsid w:val="00635F9D"/>
    <w:rsid w:val="006369AA"/>
    <w:rsid w:val="00636A3B"/>
    <w:rsid w:val="006373C4"/>
    <w:rsid w:val="006409E8"/>
    <w:rsid w:val="00642C55"/>
    <w:rsid w:val="00644B68"/>
    <w:rsid w:val="00646113"/>
    <w:rsid w:val="00647F06"/>
    <w:rsid w:val="0065307C"/>
    <w:rsid w:val="00656579"/>
    <w:rsid w:val="006618D1"/>
    <w:rsid w:val="006674DB"/>
    <w:rsid w:val="006735E9"/>
    <w:rsid w:val="00677CD8"/>
    <w:rsid w:val="00677F84"/>
    <w:rsid w:val="00682631"/>
    <w:rsid w:val="006828CD"/>
    <w:rsid w:val="00695808"/>
    <w:rsid w:val="006A4423"/>
    <w:rsid w:val="006A4F35"/>
    <w:rsid w:val="006A7AC0"/>
    <w:rsid w:val="006A7C6C"/>
    <w:rsid w:val="006B019C"/>
    <w:rsid w:val="006B0B42"/>
    <w:rsid w:val="006B26FD"/>
    <w:rsid w:val="006B2C5F"/>
    <w:rsid w:val="006B46FB"/>
    <w:rsid w:val="006B6735"/>
    <w:rsid w:val="006B78EE"/>
    <w:rsid w:val="006C2361"/>
    <w:rsid w:val="006C654E"/>
    <w:rsid w:val="006C730F"/>
    <w:rsid w:val="006D4DEF"/>
    <w:rsid w:val="006D60B5"/>
    <w:rsid w:val="006E21FB"/>
    <w:rsid w:val="006E288C"/>
    <w:rsid w:val="006E378F"/>
    <w:rsid w:val="006E46F5"/>
    <w:rsid w:val="006E6E0C"/>
    <w:rsid w:val="006E76E5"/>
    <w:rsid w:val="006E7F0E"/>
    <w:rsid w:val="006F01D7"/>
    <w:rsid w:val="006F408B"/>
    <w:rsid w:val="006F5F5B"/>
    <w:rsid w:val="00700B01"/>
    <w:rsid w:val="0070159E"/>
    <w:rsid w:val="007106B5"/>
    <w:rsid w:val="00712177"/>
    <w:rsid w:val="0071314A"/>
    <w:rsid w:val="0071354B"/>
    <w:rsid w:val="007179AD"/>
    <w:rsid w:val="00720506"/>
    <w:rsid w:val="00726B19"/>
    <w:rsid w:val="007358FF"/>
    <w:rsid w:val="00743241"/>
    <w:rsid w:val="00745989"/>
    <w:rsid w:val="00745DB5"/>
    <w:rsid w:val="00746AE5"/>
    <w:rsid w:val="00750560"/>
    <w:rsid w:val="00753A5C"/>
    <w:rsid w:val="00762DD3"/>
    <w:rsid w:val="00765204"/>
    <w:rsid w:val="00765334"/>
    <w:rsid w:val="00766AD0"/>
    <w:rsid w:val="0077444E"/>
    <w:rsid w:val="00777200"/>
    <w:rsid w:val="00784D4A"/>
    <w:rsid w:val="00792342"/>
    <w:rsid w:val="007977A8"/>
    <w:rsid w:val="007978DA"/>
    <w:rsid w:val="007A10D8"/>
    <w:rsid w:val="007A4DD5"/>
    <w:rsid w:val="007A6481"/>
    <w:rsid w:val="007B06FD"/>
    <w:rsid w:val="007B2DD4"/>
    <w:rsid w:val="007B2F12"/>
    <w:rsid w:val="007B512A"/>
    <w:rsid w:val="007C0A0F"/>
    <w:rsid w:val="007C1B4E"/>
    <w:rsid w:val="007C2097"/>
    <w:rsid w:val="007C7265"/>
    <w:rsid w:val="007D30EE"/>
    <w:rsid w:val="007D6A07"/>
    <w:rsid w:val="007E56A6"/>
    <w:rsid w:val="007E72E1"/>
    <w:rsid w:val="007F5651"/>
    <w:rsid w:val="007F6840"/>
    <w:rsid w:val="007F7259"/>
    <w:rsid w:val="008007E0"/>
    <w:rsid w:val="008040A8"/>
    <w:rsid w:val="008100A8"/>
    <w:rsid w:val="00820937"/>
    <w:rsid w:val="00820D68"/>
    <w:rsid w:val="0082307D"/>
    <w:rsid w:val="00826737"/>
    <w:rsid w:val="008270CA"/>
    <w:rsid w:val="00827552"/>
    <w:rsid w:val="008279FA"/>
    <w:rsid w:val="00832867"/>
    <w:rsid w:val="00840106"/>
    <w:rsid w:val="0084204B"/>
    <w:rsid w:val="00843D43"/>
    <w:rsid w:val="00845234"/>
    <w:rsid w:val="00852444"/>
    <w:rsid w:val="0085470A"/>
    <w:rsid w:val="0085731E"/>
    <w:rsid w:val="008626E7"/>
    <w:rsid w:val="00862EB2"/>
    <w:rsid w:val="00864821"/>
    <w:rsid w:val="00870EE7"/>
    <w:rsid w:val="008900DE"/>
    <w:rsid w:val="00891300"/>
    <w:rsid w:val="00895EE2"/>
    <w:rsid w:val="008A45A6"/>
    <w:rsid w:val="008B0807"/>
    <w:rsid w:val="008B3167"/>
    <w:rsid w:val="008B339F"/>
    <w:rsid w:val="008B5FFF"/>
    <w:rsid w:val="008D3BAC"/>
    <w:rsid w:val="008D410C"/>
    <w:rsid w:val="008D721F"/>
    <w:rsid w:val="008E1C32"/>
    <w:rsid w:val="008F0691"/>
    <w:rsid w:val="008F1D87"/>
    <w:rsid w:val="008F2C74"/>
    <w:rsid w:val="008F3352"/>
    <w:rsid w:val="008F686C"/>
    <w:rsid w:val="008F6BA5"/>
    <w:rsid w:val="00900CC3"/>
    <w:rsid w:val="0090453F"/>
    <w:rsid w:val="00905296"/>
    <w:rsid w:val="009133E5"/>
    <w:rsid w:val="0091340A"/>
    <w:rsid w:val="0091371A"/>
    <w:rsid w:val="009148DE"/>
    <w:rsid w:val="00933C3A"/>
    <w:rsid w:val="00936274"/>
    <w:rsid w:val="00940B9A"/>
    <w:rsid w:val="00941019"/>
    <w:rsid w:val="00943C91"/>
    <w:rsid w:val="0094523A"/>
    <w:rsid w:val="00945895"/>
    <w:rsid w:val="0094648C"/>
    <w:rsid w:val="00957BCD"/>
    <w:rsid w:val="00960F4D"/>
    <w:rsid w:val="009671CE"/>
    <w:rsid w:val="00970784"/>
    <w:rsid w:val="009777D9"/>
    <w:rsid w:val="009806C5"/>
    <w:rsid w:val="009841C4"/>
    <w:rsid w:val="00990305"/>
    <w:rsid w:val="00991B88"/>
    <w:rsid w:val="009A2730"/>
    <w:rsid w:val="009A5753"/>
    <w:rsid w:val="009A579D"/>
    <w:rsid w:val="009A711A"/>
    <w:rsid w:val="009A7CB2"/>
    <w:rsid w:val="009B3ED5"/>
    <w:rsid w:val="009B53C2"/>
    <w:rsid w:val="009B596A"/>
    <w:rsid w:val="009C3DF1"/>
    <w:rsid w:val="009C7028"/>
    <w:rsid w:val="009E3297"/>
    <w:rsid w:val="009E5C9F"/>
    <w:rsid w:val="009E6C6F"/>
    <w:rsid w:val="009F381A"/>
    <w:rsid w:val="009F734F"/>
    <w:rsid w:val="00A171DE"/>
    <w:rsid w:val="00A210DD"/>
    <w:rsid w:val="00A23998"/>
    <w:rsid w:val="00A242F4"/>
    <w:rsid w:val="00A246B6"/>
    <w:rsid w:val="00A25F4C"/>
    <w:rsid w:val="00A274D5"/>
    <w:rsid w:val="00A27E55"/>
    <w:rsid w:val="00A27F19"/>
    <w:rsid w:val="00A36670"/>
    <w:rsid w:val="00A376AC"/>
    <w:rsid w:val="00A37D1B"/>
    <w:rsid w:val="00A37DF4"/>
    <w:rsid w:val="00A47E70"/>
    <w:rsid w:val="00A50CF0"/>
    <w:rsid w:val="00A56B20"/>
    <w:rsid w:val="00A6098D"/>
    <w:rsid w:val="00A66044"/>
    <w:rsid w:val="00A67BFB"/>
    <w:rsid w:val="00A71F2E"/>
    <w:rsid w:val="00A753A5"/>
    <w:rsid w:val="00A763C6"/>
    <w:rsid w:val="00A7671C"/>
    <w:rsid w:val="00A84B57"/>
    <w:rsid w:val="00A86A51"/>
    <w:rsid w:val="00A9033A"/>
    <w:rsid w:val="00A90F95"/>
    <w:rsid w:val="00A97E2A"/>
    <w:rsid w:val="00AA0A63"/>
    <w:rsid w:val="00AA0CB2"/>
    <w:rsid w:val="00AA2CBC"/>
    <w:rsid w:val="00AA41BA"/>
    <w:rsid w:val="00AA532A"/>
    <w:rsid w:val="00AA608B"/>
    <w:rsid w:val="00AA73B4"/>
    <w:rsid w:val="00AA752B"/>
    <w:rsid w:val="00AB3C14"/>
    <w:rsid w:val="00AB4584"/>
    <w:rsid w:val="00AC2603"/>
    <w:rsid w:val="00AC4C56"/>
    <w:rsid w:val="00AC5820"/>
    <w:rsid w:val="00AC7F9C"/>
    <w:rsid w:val="00AD1CD8"/>
    <w:rsid w:val="00AE14E1"/>
    <w:rsid w:val="00AE4FBF"/>
    <w:rsid w:val="00AF14DC"/>
    <w:rsid w:val="00AF5B60"/>
    <w:rsid w:val="00AF6AE9"/>
    <w:rsid w:val="00B03EC8"/>
    <w:rsid w:val="00B07448"/>
    <w:rsid w:val="00B16365"/>
    <w:rsid w:val="00B258BB"/>
    <w:rsid w:val="00B302B9"/>
    <w:rsid w:val="00B31B91"/>
    <w:rsid w:val="00B33284"/>
    <w:rsid w:val="00B34BC7"/>
    <w:rsid w:val="00B37E0A"/>
    <w:rsid w:val="00B4464A"/>
    <w:rsid w:val="00B4762F"/>
    <w:rsid w:val="00B50037"/>
    <w:rsid w:val="00B54940"/>
    <w:rsid w:val="00B56B4B"/>
    <w:rsid w:val="00B57425"/>
    <w:rsid w:val="00B63EC3"/>
    <w:rsid w:val="00B67B97"/>
    <w:rsid w:val="00B720A2"/>
    <w:rsid w:val="00B76F4E"/>
    <w:rsid w:val="00B877B0"/>
    <w:rsid w:val="00B958CD"/>
    <w:rsid w:val="00B968C8"/>
    <w:rsid w:val="00B96C7D"/>
    <w:rsid w:val="00B97162"/>
    <w:rsid w:val="00BA2C5A"/>
    <w:rsid w:val="00BA3EC5"/>
    <w:rsid w:val="00BA4AF7"/>
    <w:rsid w:val="00BA51D9"/>
    <w:rsid w:val="00BA7C2F"/>
    <w:rsid w:val="00BB116B"/>
    <w:rsid w:val="00BB5DFC"/>
    <w:rsid w:val="00BC483F"/>
    <w:rsid w:val="00BC5702"/>
    <w:rsid w:val="00BC58A7"/>
    <w:rsid w:val="00BD26A5"/>
    <w:rsid w:val="00BD279D"/>
    <w:rsid w:val="00BD6BB8"/>
    <w:rsid w:val="00BF6BCE"/>
    <w:rsid w:val="00C02613"/>
    <w:rsid w:val="00C03C63"/>
    <w:rsid w:val="00C05931"/>
    <w:rsid w:val="00C10EFF"/>
    <w:rsid w:val="00C1577A"/>
    <w:rsid w:val="00C178C2"/>
    <w:rsid w:val="00C20042"/>
    <w:rsid w:val="00C22270"/>
    <w:rsid w:val="00C2388A"/>
    <w:rsid w:val="00C30C17"/>
    <w:rsid w:val="00C343C0"/>
    <w:rsid w:val="00C3551F"/>
    <w:rsid w:val="00C466A1"/>
    <w:rsid w:val="00C53415"/>
    <w:rsid w:val="00C540DE"/>
    <w:rsid w:val="00C55D36"/>
    <w:rsid w:val="00C57DAA"/>
    <w:rsid w:val="00C647AC"/>
    <w:rsid w:val="00C66BA2"/>
    <w:rsid w:val="00C731B6"/>
    <w:rsid w:val="00C82260"/>
    <w:rsid w:val="00C8599A"/>
    <w:rsid w:val="00C957EA"/>
    <w:rsid w:val="00C95985"/>
    <w:rsid w:val="00CA189F"/>
    <w:rsid w:val="00CA5C30"/>
    <w:rsid w:val="00CA68F7"/>
    <w:rsid w:val="00CC2ECD"/>
    <w:rsid w:val="00CC5026"/>
    <w:rsid w:val="00CC68D0"/>
    <w:rsid w:val="00CE22F2"/>
    <w:rsid w:val="00CE563A"/>
    <w:rsid w:val="00CF0158"/>
    <w:rsid w:val="00CF0EAB"/>
    <w:rsid w:val="00CF43CB"/>
    <w:rsid w:val="00CF54C8"/>
    <w:rsid w:val="00D0018B"/>
    <w:rsid w:val="00D015A4"/>
    <w:rsid w:val="00D03F93"/>
    <w:rsid w:val="00D03F9A"/>
    <w:rsid w:val="00D04C90"/>
    <w:rsid w:val="00D05058"/>
    <w:rsid w:val="00D0527A"/>
    <w:rsid w:val="00D06D51"/>
    <w:rsid w:val="00D078A3"/>
    <w:rsid w:val="00D10397"/>
    <w:rsid w:val="00D10491"/>
    <w:rsid w:val="00D161DF"/>
    <w:rsid w:val="00D219A6"/>
    <w:rsid w:val="00D24991"/>
    <w:rsid w:val="00D249BE"/>
    <w:rsid w:val="00D31949"/>
    <w:rsid w:val="00D326FD"/>
    <w:rsid w:val="00D3461A"/>
    <w:rsid w:val="00D41987"/>
    <w:rsid w:val="00D41B4E"/>
    <w:rsid w:val="00D46016"/>
    <w:rsid w:val="00D50255"/>
    <w:rsid w:val="00D50A8E"/>
    <w:rsid w:val="00D70E7F"/>
    <w:rsid w:val="00D85469"/>
    <w:rsid w:val="00D86D8F"/>
    <w:rsid w:val="00D93DB5"/>
    <w:rsid w:val="00D96A7C"/>
    <w:rsid w:val="00DB2A5B"/>
    <w:rsid w:val="00DB375C"/>
    <w:rsid w:val="00DB6063"/>
    <w:rsid w:val="00DB7728"/>
    <w:rsid w:val="00DC70A0"/>
    <w:rsid w:val="00DC7303"/>
    <w:rsid w:val="00DD3AE8"/>
    <w:rsid w:val="00DD6160"/>
    <w:rsid w:val="00DD64B4"/>
    <w:rsid w:val="00DE297A"/>
    <w:rsid w:val="00DE34CF"/>
    <w:rsid w:val="00DF27A6"/>
    <w:rsid w:val="00DF513D"/>
    <w:rsid w:val="00DF7FDA"/>
    <w:rsid w:val="00E036A8"/>
    <w:rsid w:val="00E04EF0"/>
    <w:rsid w:val="00E0533D"/>
    <w:rsid w:val="00E10078"/>
    <w:rsid w:val="00E1325F"/>
    <w:rsid w:val="00E138A3"/>
    <w:rsid w:val="00E13F3D"/>
    <w:rsid w:val="00E159AE"/>
    <w:rsid w:val="00E23E07"/>
    <w:rsid w:val="00E250F5"/>
    <w:rsid w:val="00E315A3"/>
    <w:rsid w:val="00E34898"/>
    <w:rsid w:val="00E362A1"/>
    <w:rsid w:val="00E379A0"/>
    <w:rsid w:val="00E4373B"/>
    <w:rsid w:val="00E472D5"/>
    <w:rsid w:val="00E55964"/>
    <w:rsid w:val="00E60C70"/>
    <w:rsid w:val="00E6348F"/>
    <w:rsid w:val="00E7083E"/>
    <w:rsid w:val="00E83CA0"/>
    <w:rsid w:val="00E86A08"/>
    <w:rsid w:val="00E87DF0"/>
    <w:rsid w:val="00E951CA"/>
    <w:rsid w:val="00E9739E"/>
    <w:rsid w:val="00E9759D"/>
    <w:rsid w:val="00EB09B7"/>
    <w:rsid w:val="00EB18C5"/>
    <w:rsid w:val="00EB221D"/>
    <w:rsid w:val="00EB5404"/>
    <w:rsid w:val="00EB5F7D"/>
    <w:rsid w:val="00EB7F38"/>
    <w:rsid w:val="00ED0AEA"/>
    <w:rsid w:val="00ED2720"/>
    <w:rsid w:val="00ED4ACC"/>
    <w:rsid w:val="00ED6A27"/>
    <w:rsid w:val="00EE3403"/>
    <w:rsid w:val="00EE46AE"/>
    <w:rsid w:val="00EE622A"/>
    <w:rsid w:val="00EE7D7C"/>
    <w:rsid w:val="00EF683F"/>
    <w:rsid w:val="00EF7490"/>
    <w:rsid w:val="00F0332E"/>
    <w:rsid w:val="00F12EC6"/>
    <w:rsid w:val="00F13FDE"/>
    <w:rsid w:val="00F15CB4"/>
    <w:rsid w:val="00F25D98"/>
    <w:rsid w:val="00F27B7F"/>
    <w:rsid w:val="00F300FB"/>
    <w:rsid w:val="00F3287D"/>
    <w:rsid w:val="00F35944"/>
    <w:rsid w:val="00F36F5E"/>
    <w:rsid w:val="00F416A4"/>
    <w:rsid w:val="00F47240"/>
    <w:rsid w:val="00F53D2E"/>
    <w:rsid w:val="00F54E1F"/>
    <w:rsid w:val="00F601E8"/>
    <w:rsid w:val="00F61B19"/>
    <w:rsid w:val="00F6551B"/>
    <w:rsid w:val="00F67E99"/>
    <w:rsid w:val="00F72C2E"/>
    <w:rsid w:val="00F7770B"/>
    <w:rsid w:val="00F8156C"/>
    <w:rsid w:val="00F82E5A"/>
    <w:rsid w:val="00F84BA8"/>
    <w:rsid w:val="00F85D2A"/>
    <w:rsid w:val="00F86625"/>
    <w:rsid w:val="00F900E5"/>
    <w:rsid w:val="00FA2E90"/>
    <w:rsid w:val="00FA3CF1"/>
    <w:rsid w:val="00FA7436"/>
    <w:rsid w:val="00FB6386"/>
    <w:rsid w:val="00FC2BBE"/>
    <w:rsid w:val="00FC4CDE"/>
    <w:rsid w:val="00FC5F0B"/>
    <w:rsid w:val="00FC6599"/>
    <w:rsid w:val="00FD1C03"/>
    <w:rsid w:val="00FE0B22"/>
    <w:rsid w:val="00FE2D1A"/>
    <w:rsid w:val="00FF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7A3D64A5-32C5-4271-881A-7270F5270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54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har2">
    <w:name w:val="批注文字 Char"/>
    <w:basedOn w:val="a0"/>
    <w:link w:val="ac"/>
    <w:qFormat/>
    <w:rsid w:val="00F67E9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a"/>
    <w:rsid w:val="00E7083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link w:val="NO"/>
    <w:qFormat/>
    <w:locked/>
    <w:rsid w:val="00075EAC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075EAC"/>
  </w:style>
  <w:style w:type="character" w:customStyle="1" w:styleId="normaltextrun1">
    <w:name w:val="normaltextrun1"/>
    <w:rsid w:val="00075EAC"/>
  </w:style>
  <w:style w:type="character" w:customStyle="1" w:styleId="spellingerror">
    <w:name w:val="spellingerror"/>
    <w:rsid w:val="00075EAC"/>
  </w:style>
  <w:style w:type="paragraph" w:customStyle="1" w:styleId="af2">
    <w:name w:val="表格文本"/>
    <w:basedOn w:val="a"/>
    <w:autoRedefine/>
    <w:rsid w:val="00075EA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eop">
    <w:name w:val="eop"/>
    <w:rsid w:val="00075EAC"/>
  </w:style>
  <w:style w:type="paragraph" w:customStyle="1" w:styleId="paragraph">
    <w:name w:val="paragraph"/>
    <w:basedOn w:val="a"/>
    <w:rsid w:val="00075E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75EA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1Char">
    <w:name w:val="标题 1 Char"/>
    <w:aliases w:val=" Char1 Char"/>
    <w:link w:val="1"/>
    <w:rsid w:val="00B5742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B5742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B5742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57425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B574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57425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B57425"/>
    <w:rPr>
      <w:rFonts w:ascii="Tahoma" w:hAnsi="Tahoma" w:cs="Tahoma"/>
      <w:sz w:val="16"/>
      <w:szCs w:val="16"/>
      <w:lang w:val="en-GB" w:eastAsia="en-US"/>
    </w:rPr>
  </w:style>
  <w:style w:type="paragraph" w:styleId="af3">
    <w:name w:val="caption"/>
    <w:basedOn w:val="a"/>
    <w:next w:val="a"/>
    <w:unhideWhenUsed/>
    <w:qFormat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57425"/>
  </w:style>
  <w:style w:type="character" w:customStyle="1" w:styleId="NOZchn">
    <w:name w:val="NO Zchn"/>
    <w:locked/>
    <w:rsid w:val="00B57425"/>
    <w:rPr>
      <w:rFonts w:ascii="Times New Roman" w:hAnsi="Times New Roman"/>
      <w:lang w:val="en-GB"/>
    </w:rPr>
  </w:style>
  <w:style w:type="paragraph" w:styleId="af4">
    <w:name w:val="Body Text"/>
    <w:basedOn w:val="a"/>
    <w:link w:val="Char7"/>
    <w:rsid w:val="00B57425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7">
    <w:name w:val="正文文本 Char"/>
    <w:basedOn w:val="a0"/>
    <w:link w:val="af4"/>
    <w:rsid w:val="00B57425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57425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B57425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57425"/>
    <w:rPr>
      <w:lang w:val="en-GB" w:eastAsia="en-US"/>
    </w:rPr>
  </w:style>
  <w:style w:type="character" w:customStyle="1" w:styleId="Char4">
    <w:name w:val="批注主题 Char"/>
    <w:link w:val="af"/>
    <w:rsid w:val="00B57425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574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57425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B5742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57425"/>
    <w:rPr>
      <w:rFonts w:ascii="Times New Roman" w:eastAsia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CC2EC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C2EC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C2EC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C2EC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C2ECD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CC2EC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CC2ECD"/>
    <w:rPr>
      <w:rFonts w:ascii="Arial" w:hAnsi="Arial"/>
      <w:b/>
      <w:i/>
      <w:noProof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C2ECD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CC2EC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har5">
    <w:name w:val="文档结构图 Char"/>
    <w:basedOn w:val="a0"/>
    <w:link w:val="af0"/>
    <w:rsid w:val="00CC2ECD"/>
    <w:rPr>
      <w:rFonts w:ascii="Tahoma" w:hAnsi="Tahoma" w:cs="Tahoma"/>
      <w:shd w:val="clear" w:color="auto" w:fill="000080"/>
      <w:lang w:val="en-GB" w:eastAsia="en-US"/>
    </w:rPr>
  </w:style>
  <w:style w:type="table" w:styleId="af6">
    <w:name w:val="Table Grid"/>
    <w:basedOn w:val="a1"/>
    <w:rsid w:val="00CC2ECD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Plain Text"/>
    <w:basedOn w:val="a"/>
    <w:link w:val="Char8"/>
    <w:unhideWhenUsed/>
    <w:rsid w:val="00CC2ECD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7"/>
    <w:rsid w:val="00CC2EC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9"/>
    <w:rsid w:val="00CC2ECD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9">
    <w:name w:val="正文首行缩进 Char"/>
    <w:basedOn w:val="Char7"/>
    <w:link w:val="af8"/>
    <w:rsid w:val="00CC2ECD"/>
    <w:rPr>
      <w:rFonts w:ascii="Arial" w:eastAsia="宋体" w:hAnsi="Arial"/>
      <w:sz w:val="21"/>
      <w:szCs w:val="21"/>
      <w:lang w:val="en-US" w:eastAsia="zh-CN"/>
    </w:rPr>
  </w:style>
  <w:style w:type="paragraph" w:customStyle="1" w:styleId="code">
    <w:name w:val="code"/>
    <w:basedOn w:val="a"/>
    <w:rsid w:val="00F86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F86625"/>
    <w:pPr>
      <w:tabs>
        <w:tab w:val="left" w:pos="851"/>
      </w:tabs>
      <w:ind w:left="851" w:hanging="851"/>
    </w:pPr>
    <w:rPr>
      <w:rFonts w:eastAsia="宋体"/>
    </w:rPr>
  </w:style>
  <w:style w:type="paragraph" w:styleId="af9">
    <w:name w:val="Normal (Web)"/>
    <w:basedOn w:val="a"/>
    <w:uiPriority w:val="99"/>
    <w:semiHidden/>
    <w:unhideWhenUsed/>
    <w:rsid w:val="00F8662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Strong"/>
    <w:basedOn w:val="a0"/>
    <w:qFormat/>
    <w:rsid w:val="0029199C"/>
    <w:rPr>
      <w:b/>
      <w:bCs/>
    </w:rPr>
  </w:style>
  <w:style w:type="paragraph" w:styleId="afb">
    <w:name w:val="index heading"/>
    <w:basedOn w:val="a"/>
    <w:next w:val="a"/>
    <w:rsid w:val="00F82E5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6">
    <w:name w:val="列出段落 Char"/>
    <w:link w:val="af1"/>
    <w:uiPriority w:val="34"/>
    <w:locked/>
    <w:rsid w:val="00F82E5A"/>
    <w:rPr>
      <w:rFonts w:ascii="Times New Roman" w:hAnsi="Times New Roman"/>
      <w:lang w:val="en-GB" w:eastAsia="en-US"/>
    </w:rPr>
  </w:style>
  <w:style w:type="character" w:customStyle="1" w:styleId="Char10">
    <w:name w:val="批注主题 Char1"/>
    <w:rsid w:val="00F82E5A"/>
    <w:rPr>
      <w:rFonts w:eastAsia="Times New Roman"/>
      <w:b/>
      <w:bCs/>
      <w:lang w:val="en-GB" w:eastAsia="en-US"/>
    </w:rPr>
  </w:style>
  <w:style w:type="character" w:customStyle="1" w:styleId="fontstyle01">
    <w:name w:val="fontstyle01"/>
    <w:rsid w:val="00F82E5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F82E5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UnresolvedMention1">
    <w:name w:val="Unresolved Mention1"/>
    <w:uiPriority w:val="99"/>
    <w:semiHidden/>
    <w:unhideWhenUsed/>
    <w:rsid w:val="00F82E5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F82E5A"/>
    <w:rPr>
      <w:rFonts w:eastAsia="Times New Roman"/>
      <w:b/>
      <w:bCs/>
      <w:lang w:eastAsia="en-US"/>
    </w:rPr>
  </w:style>
  <w:style w:type="character" w:customStyle="1" w:styleId="12">
    <w:name w:val="未处理的提及1"/>
    <w:uiPriority w:val="99"/>
    <w:semiHidden/>
    <w:unhideWhenUsed/>
    <w:rsid w:val="00F82E5A"/>
    <w:rPr>
      <w:color w:val="808080"/>
      <w:shd w:val="clear" w:color="auto" w:fill="E6E6E6"/>
    </w:rPr>
  </w:style>
  <w:style w:type="paragraph" w:customStyle="1" w:styleId="StyleHeading3h3CourierNew">
    <w:name w:val="Style Heading 3h3 + Courier New"/>
    <w:basedOn w:val="3"/>
    <w:link w:val="StyleHeading3h3CourierNewChar"/>
    <w:rsid w:val="00F82E5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F82E5A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F82E5A"/>
    <w:rPr>
      <w:rFonts w:eastAsia="宋体"/>
    </w:rPr>
  </w:style>
  <w:style w:type="paragraph" w:customStyle="1" w:styleId="INDENT1">
    <w:name w:val="INDENT1"/>
    <w:basedOn w:val="a"/>
    <w:rsid w:val="00F82E5A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F82E5A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F82E5A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F82E5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F82E5A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F82E5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F82E5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F82E5A"/>
    <w:pPr>
      <w:numPr>
        <w:numId w:val="3"/>
      </w:numPr>
      <w:tabs>
        <w:tab w:val="clear" w:pos="851"/>
      </w:tabs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F82E5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a">
    <w:name w:val="Char"/>
    <w:autoRedefine/>
    <w:semiHidden/>
    <w:rsid w:val="00F82E5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F82E5A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F82E5A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B1Char1">
    <w:name w:val="B1 Char1"/>
    <w:qFormat/>
    <w:rsid w:val="00F82E5A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31604-A0F0-46A4-8539-32E22FAD1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1126</TotalTime>
  <Pages>9</Pages>
  <Words>2921</Words>
  <Characters>16651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75</cp:revision>
  <cp:lastPrinted>1899-12-31T23:00:00Z</cp:lastPrinted>
  <dcterms:created xsi:type="dcterms:W3CDTF">2020-03-20T06:38:00Z</dcterms:created>
  <dcterms:modified xsi:type="dcterms:W3CDTF">2020-05-15T11:49:00Z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(3)m7qyMI1wx7lq32wW0/xSX0rAOBPUMdEr3YFPrCmW61eqEnl8T4GfZFqCYHVZUEv0BAZNJ0HT
xCKxxc8/GDTdXZewozy0OoAUlVFtSWKRnFg6AaCL90VY97ZMq8dQmzXeouN0HUmGiU7Tfxcj
7ry0U+C1qwJqVdqqDDo5lr+8xU5qZDWb5/37eUc15nlb2mbObH7Jt1CNMcjnbDSyreAB/1CQ
5YSG0IkF+/4trMW4yM</vt:lpwstr>
  </property>
  <property fmtid="{D5CDD505-2E9C-101B-9397-08002B2CF9AE}" pid="22" name="_2015_ms_pID_7253431">
    <vt:lpwstr>kQmgW2GyLFWOCjzBowWiaxqpQgTa0kjHtNVQQMsjfVJSQnC/F65own
acRQVMiTaCFXAUPQYh2WzFSJUVXIBrRUfK3qGtvQgDv1+Zf7DUWDMMieNpIuRAnwHR6ZS3FK
8XX4kg5h8vpxn/yNdjbk8Fnvs16i5GuIOgtBf32jZdiOJR7BydIQ5l4J8EFwOGOuM/tv0yL5
MLueC0In02KsE8VEt8uCB2r8ABL3awREYG/z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1589543369</vt:lpwstr>
  </property>
</Properties>
</file>